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4DD" w:rsidRPr="00066066" w:rsidRDefault="008164DD" w:rsidP="002316CB">
      <w:pPr>
        <w:jc w:val="center"/>
        <w:rPr>
          <w:bCs/>
          <w:caps/>
          <w:sz w:val="26"/>
          <w:szCs w:val="26"/>
        </w:rPr>
      </w:pPr>
      <w:r w:rsidRPr="00066066">
        <w:rPr>
          <w:b/>
          <w:bCs/>
          <w:caps/>
          <w:sz w:val="26"/>
          <w:szCs w:val="26"/>
        </w:rPr>
        <w:t>совеТ ДЕПУТАТОВ</w:t>
      </w:r>
    </w:p>
    <w:p w:rsidR="008164DD" w:rsidRPr="00066066" w:rsidRDefault="008164DD" w:rsidP="002316CB">
      <w:pPr>
        <w:ind w:left="-567"/>
        <w:jc w:val="center"/>
        <w:rPr>
          <w:b/>
          <w:bCs/>
          <w:caps/>
          <w:sz w:val="26"/>
          <w:szCs w:val="26"/>
        </w:rPr>
      </w:pPr>
      <w:r w:rsidRPr="00066066">
        <w:rPr>
          <w:b/>
          <w:bCs/>
          <w:caps/>
          <w:sz w:val="26"/>
          <w:szCs w:val="26"/>
        </w:rPr>
        <w:t xml:space="preserve">ЩЕРБАКОВСКОГО СЕЛЬСОВЕТА УСТЬ-ТАРКСкОГО РАЙОНА </w:t>
      </w:r>
    </w:p>
    <w:p w:rsidR="008164DD" w:rsidRPr="00066066" w:rsidRDefault="008164DD" w:rsidP="002316CB">
      <w:pPr>
        <w:ind w:left="-567"/>
        <w:jc w:val="center"/>
        <w:rPr>
          <w:b/>
          <w:bCs/>
          <w:caps/>
          <w:sz w:val="26"/>
          <w:szCs w:val="26"/>
        </w:rPr>
      </w:pPr>
      <w:r w:rsidRPr="00066066">
        <w:rPr>
          <w:b/>
          <w:bCs/>
          <w:caps/>
          <w:sz w:val="26"/>
          <w:szCs w:val="26"/>
        </w:rPr>
        <w:t>новосибирской области</w:t>
      </w:r>
    </w:p>
    <w:p w:rsidR="008164DD" w:rsidRPr="00066066" w:rsidRDefault="008164DD" w:rsidP="002316CB">
      <w:pPr>
        <w:ind w:left="-567"/>
        <w:jc w:val="center"/>
        <w:rPr>
          <w:sz w:val="26"/>
          <w:szCs w:val="26"/>
        </w:rPr>
      </w:pPr>
    </w:p>
    <w:p w:rsidR="008164DD" w:rsidRPr="00066066" w:rsidRDefault="008164DD" w:rsidP="002316CB">
      <w:pPr>
        <w:jc w:val="center"/>
        <w:rPr>
          <w:sz w:val="26"/>
          <w:szCs w:val="26"/>
        </w:rPr>
      </w:pPr>
      <w:r>
        <w:rPr>
          <w:sz w:val="26"/>
          <w:szCs w:val="26"/>
        </w:rPr>
        <w:t>шес</w:t>
      </w:r>
      <w:r w:rsidRPr="00066066">
        <w:rPr>
          <w:sz w:val="26"/>
          <w:szCs w:val="26"/>
        </w:rPr>
        <w:t>того созыва</w:t>
      </w:r>
    </w:p>
    <w:p w:rsidR="008164DD" w:rsidRPr="00066066" w:rsidRDefault="008164DD" w:rsidP="002316CB">
      <w:pPr>
        <w:jc w:val="center"/>
        <w:rPr>
          <w:sz w:val="26"/>
          <w:szCs w:val="26"/>
        </w:rPr>
      </w:pPr>
    </w:p>
    <w:p w:rsidR="008164DD" w:rsidRPr="00066066" w:rsidRDefault="008164DD" w:rsidP="002316CB">
      <w:pPr>
        <w:jc w:val="center"/>
        <w:rPr>
          <w:sz w:val="26"/>
          <w:szCs w:val="26"/>
        </w:rPr>
      </w:pPr>
      <w:r w:rsidRPr="00066066">
        <w:rPr>
          <w:sz w:val="26"/>
          <w:szCs w:val="26"/>
        </w:rPr>
        <w:t>(</w:t>
      </w:r>
      <w:r>
        <w:rPr>
          <w:sz w:val="26"/>
          <w:szCs w:val="26"/>
        </w:rPr>
        <w:t>шестнадцатая</w:t>
      </w:r>
      <w:r w:rsidRPr="00066066">
        <w:rPr>
          <w:sz w:val="26"/>
          <w:szCs w:val="26"/>
        </w:rPr>
        <w:t xml:space="preserve"> сессия)</w:t>
      </w:r>
    </w:p>
    <w:p w:rsidR="008164DD" w:rsidRPr="00066066" w:rsidRDefault="008164DD" w:rsidP="002316CB">
      <w:pPr>
        <w:jc w:val="center"/>
        <w:rPr>
          <w:sz w:val="26"/>
          <w:szCs w:val="26"/>
        </w:rPr>
      </w:pPr>
    </w:p>
    <w:p w:rsidR="008164DD" w:rsidRPr="00066066" w:rsidRDefault="008164DD" w:rsidP="002316CB">
      <w:pPr>
        <w:jc w:val="center"/>
        <w:rPr>
          <w:b/>
          <w:sz w:val="26"/>
          <w:szCs w:val="26"/>
        </w:rPr>
      </w:pPr>
      <w:r w:rsidRPr="00066066">
        <w:rPr>
          <w:b/>
          <w:sz w:val="26"/>
          <w:szCs w:val="26"/>
        </w:rPr>
        <w:t>РЕШЕНИЕ</w:t>
      </w:r>
    </w:p>
    <w:p w:rsidR="008164DD" w:rsidRPr="00066066" w:rsidRDefault="008164DD" w:rsidP="002316CB">
      <w:pPr>
        <w:jc w:val="both"/>
        <w:rPr>
          <w:sz w:val="26"/>
          <w:szCs w:val="26"/>
        </w:rPr>
      </w:pPr>
      <w:r>
        <w:rPr>
          <w:sz w:val="26"/>
          <w:szCs w:val="26"/>
        </w:rPr>
        <w:t>от 29</w:t>
      </w:r>
      <w:r w:rsidRPr="00066066">
        <w:rPr>
          <w:sz w:val="26"/>
          <w:szCs w:val="26"/>
        </w:rPr>
        <w:t>.1</w:t>
      </w:r>
      <w:r>
        <w:rPr>
          <w:sz w:val="26"/>
          <w:szCs w:val="26"/>
        </w:rPr>
        <w:t>1</w:t>
      </w:r>
      <w:r w:rsidRPr="00066066">
        <w:rPr>
          <w:sz w:val="26"/>
          <w:szCs w:val="26"/>
        </w:rPr>
        <w:t>.20</w:t>
      </w:r>
      <w:r>
        <w:rPr>
          <w:sz w:val="26"/>
          <w:szCs w:val="26"/>
        </w:rPr>
        <w:t>22</w:t>
      </w:r>
      <w:r w:rsidRPr="00066066">
        <w:rPr>
          <w:sz w:val="26"/>
          <w:szCs w:val="26"/>
        </w:rPr>
        <w:t xml:space="preserve">                                                                                    </w:t>
      </w:r>
      <w:r>
        <w:rPr>
          <w:sz w:val="26"/>
          <w:szCs w:val="26"/>
        </w:rPr>
        <w:t xml:space="preserve">             </w:t>
      </w:r>
      <w:r w:rsidRPr="00066066">
        <w:rPr>
          <w:sz w:val="26"/>
          <w:szCs w:val="26"/>
        </w:rPr>
        <w:t xml:space="preserve">               № </w:t>
      </w:r>
      <w:r>
        <w:rPr>
          <w:sz w:val="26"/>
          <w:szCs w:val="26"/>
        </w:rPr>
        <w:t>117</w:t>
      </w:r>
    </w:p>
    <w:p w:rsidR="008164DD" w:rsidRPr="00066066" w:rsidRDefault="008164DD" w:rsidP="002316CB">
      <w:pPr>
        <w:jc w:val="center"/>
        <w:rPr>
          <w:sz w:val="26"/>
          <w:szCs w:val="26"/>
        </w:rPr>
      </w:pPr>
      <w:r w:rsidRPr="00066066">
        <w:rPr>
          <w:sz w:val="26"/>
          <w:szCs w:val="26"/>
        </w:rPr>
        <w:t>с. Щербаки</w:t>
      </w:r>
    </w:p>
    <w:p w:rsidR="008164DD" w:rsidRPr="00066066" w:rsidRDefault="008164DD" w:rsidP="00E9360C">
      <w:pPr>
        <w:jc w:val="center"/>
        <w:rPr>
          <w:sz w:val="26"/>
          <w:szCs w:val="26"/>
        </w:rPr>
      </w:pPr>
    </w:p>
    <w:p w:rsidR="008164DD" w:rsidRPr="00066066" w:rsidRDefault="008164DD" w:rsidP="00D45617">
      <w:pPr>
        <w:pStyle w:val="ConsPlusNormal"/>
        <w:ind w:firstLine="540"/>
        <w:jc w:val="center"/>
        <w:rPr>
          <w:bCs/>
          <w:sz w:val="26"/>
          <w:szCs w:val="26"/>
        </w:rPr>
      </w:pPr>
      <w:r w:rsidRPr="00066066">
        <w:rPr>
          <w:bCs/>
          <w:sz w:val="26"/>
          <w:szCs w:val="26"/>
        </w:rPr>
        <w:t>О передаче администрацией Щербаковского сельсовета Усть-Таркского района Новосибирской области администрации Усть-Таркского района Новосибирской области полномочий по решению вопросов местного значения</w:t>
      </w:r>
    </w:p>
    <w:p w:rsidR="008164DD" w:rsidRPr="00066066" w:rsidRDefault="008164DD" w:rsidP="00E9360C">
      <w:pPr>
        <w:pStyle w:val="Title"/>
        <w:rPr>
          <w:sz w:val="26"/>
          <w:szCs w:val="26"/>
        </w:rPr>
      </w:pPr>
    </w:p>
    <w:p w:rsidR="008164DD" w:rsidRPr="00066066" w:rsidRDefault="008164DD" w:rsidP="00E9360C">
      <w:pPr>
        <w:ind w:firstLine="567"/>
        <w:jc w:val="both"/>
        <w:rPr>
          <w:sz w:val="26"/>
          <w:szCs w:val="26"/>
        </w:rPr>
      </w:pPr>
    </w:p>
    <w:p w:rsidR="008164DD" w:rsidRPr="00066066" w:rsidRDefault="008164DD" w:rsidP="00E9360C">
      <w:pPr>
        <w:ind w:firstLine="567"/>
        <w:jc w:val="both"/>
        <w:rPr>
          <w:sz w:val="26"/>
          <w:szCs w:val="26"/>
        </w:rPr>
      </w:pPr>
      <w:r w:rsidRPr="00066066">
        <w:rPr>
          <w:sz w:val="26"/>
          <w:szCs w:val="26"/>
          <w:lang w:eastAsia="en-US"/>
        </w:rPr>
        <w:t>Руководствуясь частью 4 статьи 15 Федерального закона от 06.02.2003 №131-ФЗ «Об общих принципах организации местного самоуправления в Российской Федерации», Бюджетным кодексом Российской Федерации,</w:t>
      </w:r>
      <w:r w:rsidRPr="00066066">
        <w:rPr>
          <w:sz w:val="26"/>
          <w:szCs w:val="26"/>
        </w:rPr>
        <w:t xml:space="preserve"> Уставом </w:t>
      </w:r>
      <w:r w:rsidRPr="00066066">
        <w:rPr>
          <w:bCs/>
          <w:sz w:val="26"/>
          <w:szCs w:val="26"/>
        </w:rPr>
        <w:t>Щербаковского</w:t>
      </w:r>
      <w:r w:rsidRPr="00066066">
        <w:rPr>
          <w:sz w:val="26"/>
          <w:szCs w:val="26"/>
        </w:rPr>
        <w:t xml:space="preserve"> сельсовета Усть-Таркского района Новосибирской области, Совет депутатов </w:t>
      </w:r>
      <w:r w:rsidRPr="00066066">
        <w:rPr>
          <w:bCs/>
          <w:sz w:val="26"/>
          <w:szCs w:val="26"/>
        </w:rPr>
        <w:t>Щербаковского</w:t>
      </w:r>
      <w:r w:rsidRPr="00066066">
        <w:rPr>
          <w:sz w:val="26"/>
          <w:szCs w:val="26"/>
        </w:rPr>
        <w:t xml:space="preserve"> сельсовета Усть-Таркского района Новосибирской области решил: </w:t>
      </w:r>
    </w:p>
    <w:p w:rsidR="008164DD" w:rsidRPr="00066066" w:rsidRDefault="008164DD" w:rsidP="00E9360C">
      <w:pPr>
        <w:jc w:val="both"/>
        <w:rPr>
          <w:sz w:val="26"/>
          <w:szCs w:val="26"/>
        </w:rPr>
      </w:pPr>
      <w:r w:rsidRPr="00066066">
        <w:rPr>
          <w:sz w:val="26"/>
          <w:szCs w:val="26"/>
        </w:rPr>
        <w:tab/>
        <w:t>1. Передать</w:t>
      </w:r>
      <w:r w:rsidRPr="00066066">
        <w:rPr>
          <w:sz w:val="26"/>
          <w:szCs w:val="26"/>
          <w:lang w:eastAsia="en-US"/>
        </w:rPr>
        <w:t xml:space="preserve"> </w:t>
      </w:r>
      <w:r w:rsidRPr="00066066">
        <w:rPr>
          <w:sz w:val="26"/>
          <w:szCs w:val="26"/>
        </w:rPr>
        <w:t xml:space="preserve">администрации Усть-Таркского района Новосибирской области </w:t>
      </w:r>
      <w:r>
        <w:rPr>
          <w:sz w:val="26"/>
          <w:szCs w:val="26"/>
        </w:rPr>
        <w:t xml:space="preserve">следующие </w:t>
      </w:r>
      <w:r w:rsidRPr="00066066">
        <w:rPr>
          <w:sz w:val="26"/>
          <w:szCs w:val="26"/>
        </w:rPr>
        <w:t xml:space="preserve">полномочия </w:t>
      </w:r>
      <w:r w:rsidRPr="00066066">
        <w:rPr>
          <w:bCs/>
          <w:sz w:val="26"/>
          <w:szCs w:val="26"/>
        </w:rPr>
        <w:t>администраци</w:t>
      </w:r>
      <w:r>
        <w:rPr>
          <w:bCs/>
          <w:sz w:val="26"/>
          <w:szCs w:val="26"/>
        </w:rPr>
        <w:t>и</w:t>
      </w:r>
      <w:r w:rsidRPr="00066066">
        <w:rPr>
          <w:bCs/>
          <w:sz w:val="26"/>
          <w:szCs w:val="26"/>
        </w:rPr>
        <w:t xml:space="preserve"> Щербаковского сельсовета Усть-Таркского района Новосибирской области</w:t>
      </w:r>
      <w:r w:rsidRPr="00066066">
        <w:rPr>
          <w:sz w:val="26"/>
          <w:szCs w:val="26"/>
        </w:rPr>
        <w:t xml:space="preserve"> по решению вопросов местного значения:</w:t>
      </w:r>
    </w:p>
    <w:p w:rsidR="008164DD" w:rsidRPr="00066066" w:rsidRDefault="008164DD" w:rsidP="00D45617">
      <w:pPr>
        <w:pStyle w:val="ConsPlusNormal"/>
        <w:ind w:firstLine="540"/>
        <w:jc w:val="both"/>
        <w:rPr>
          <w:sz w:val="26"/>
          <w:szCs w:val="26"/>
        </w:rPr>
      </w:pPr>
      <w:r w:rsidRPr="00066066">
        <w:rPr>
          <w:b/>
          <w:bCs/>
          <w:color w:val="000000"/>
          <w:sz w:val="26"/>
          <w:szCs w:val="26"/>
        </w:rPr>
        <w:t xml:space="preserve"> </w:t>
      </w:r>
      <w:r w:rsidRPr="00066066">
        <w:rPr>
          <w:color w:val="000000"/>
          <w:sz w:val="26"/>
          <w:szCs w:val="26"/>
        </w:rPr>
        <w:t xml:space="preserve">- </w:t>
      </w:r>
      <w:r w:rsidRPr="00066066">
        <w:rPr>
          <w:sz w:val="26"/>
          <w:szCs w:val="26"/>
        </w:rPr>
        <w:t>создание условий для организации досуга и обеспечения жителей поселения услугами организаций культуры.</w:t>
      </w:r>
    </w:p>
    <w:p w:rsidR="008164DD" w:rsidRPr="00066066" w:rsidRDefault="008164DD" w:rsidP="00E9360C">
      <w:pPr>
        <w:ind w:firstLine="567"/>
        <w:jc w:val="both"/>
        <w:rPr>
          <w:sz w:val="26"/>
          <w:szCs w:val="26"/>
        </w:rPr>
      </w:pPr>
      <w:r w:rsidRPr="00066066">
        <w:rPr>
          <w:sz w:val="26"/>
          <w:szCs w:val="26"/>
        </w:rPr>
        <w:t>2. Передать</w:t>
      </w:r>
      <w:r w:rsidRPr="00066066">
        <w:rPr>
          <w:sz w:val="26"/>
          <w:szCs w:val="26"/>
          <w:lang w:eastAsia="en-US"/>
        </w:rPr>
        <w:t xml:space="preserve"> </w:t>
      </w:r>
      <w:r w:rsidRPr="00066066">
        <w:rPr>
          <w:sz w:val="26"/>
          <w:szCs w:val="26"/>
        </w:rPr>
        <w:t xml:space="preserve">администрации Усть-Таркского района Новосибирской области полномочия, указанные в пункте 1 настоящего решения на основании </w:t>
      </w:r>
      <w:r>
        <w:rPr>
          <w:sz w:val="26"/>
          <w:szCs w:val="26"/>
        </w:rPr>
        <w:t>С</w:t>
      </w:r>
      <w:r w:rsidRPr="00066066">
        <w:rPr>
          <w:sz w:val="26"/>
          <w:szCs w:val="26"/>
        </w:rPr>
        <w:t xml:space="preserve">оглашения. </w:t>
      </w:r>
    </w:p>
    <w:p w:rsidR="008164DD" w:rsidRPr="00066066" w:rsidRDefault="008164DD" w:rsidP="00E9360C">
      <w:pPr>
        <w:ind w:firstLine="567"/>
        <w:jc w:val="both"/>
        <w:rPr>
          <w:sz w:val="26"/>
          <w:szCs w:val="26"/>
        </w:rPr>
      </w:pPr>
      <w:r w:rsidRPr="00066066">
        <w:rPr>
          <w:sz w:val="26"/>
          <w:szCs w:val="26"/>
        </w:rPr>
        <w:t>3. Администрации</w:t>
      </w:r>
      <w:r w:rsidRPr="00066066">
        <w:rPr>
          <w:bCs/>
          <w:sz w:val="26"/>
          <w:szCs w:val="26"/>
        </w:rPr>
        <w:t xml:space="preserve"> Щербаковского</w:t>
      </w:r>
      <w:r w:rsidRPr="00066066">
        <w:rPr>
          <w:sz w:val="26"/>
          <w:szCs w:val="26"/>
        </w:rPr>
        <w:t xml:space="preserve"> сельсовета Усть-Таркского района Новосибирской области заключить с администрацией Усть-Таркского района Новосибирской области Соглашение о передаче полномочий, указанных в пункте 1 настоящего решения.</w:t>
      </w:r>
    </w:p>
    <w:p w:rsidR="008164DD" w:rsidRPr="00066066" w:rsidRDefault="008164DD" w:rsidP="00E9360C">
      <w:pPr>
        <w:ind w:firstLine="567"/>
        <w:jc w:val="both"/>
        <w:rPr>
          <w:sz w:val="26"/>
          <w:szCs w:val="26"/>
        </w:rPr>
      </w:pPr>
      <w:r w:rsidRPr="00066066">
        <w:rPr>
          <w:sz w:val="26"/>
          <w:szCs w:val="26"/>
        </w:rPr>
        <w:t>4. Финансовое обеспечение полномочий, указанных в пункте 1 настоящего решения, осуществ</w:t>
      </w:r>
      <w:r>
        <w:rPr>
          <w:sz w:val="26"/>
          <w:szCs w:val="26"/>
        </w:rPr>
        <w:t>ляются</w:t>
      </w:r>
      <w:r w:rsidRPr="00066066">
        <w:rPr>
          <w:sz w:val="26"/>
          <w:szCs w:val="26"/>
        </w:rPr>
        <w:t xml:space="preserve"> путем предоставления бюджету Усть-Таркского района Новосибирской области межбюджетных трансфертов, предусмотренных в бюджете </w:t>
      </w:r>
      <w:r w:rsidRPr="00066066">
        <w:rPr>
          <w:bCs/>
          <w:sz w:val="26"/>
          <w:szCs w:val="26"/>
        </w:rPr>
        <w:t>Щербаковского</w:t>
      </w:r>
      <w:r w:rsidRPr="00066066">
        <w:rPr>
          <w:sz w:val="26"/>
          <w:szCs w:val="26"/>
        </w:rPr>
        <w:t xml:space="preserve"> сельсовета Усть-Таркского района Новосибирской области на очередной финансовый год.</w:t>
      </w:r>
    </w:p>
    <w:p w:rsidR="008164DD" w:rsidRPr="00066066" w:rsidRDefault="008164DD" w:rsidP="00E9360C">
      <w:pPr>
        <w:ind w:firstLine="567"/>
        <w:jc w:val="both"/>
        <w:rPr>
          <w:sz w:val="26"/>
          <w:szCs w:val="26"/>
        </w:rPr>
      </w:pPr>
      <w:r w:rsidRPr="00066066">
        <w:rPr>
          <w:sz w:val="26"/>
          <w:szCs w:val="26"/>
        </w:rPr>
        <w:t xml:space="preserve">5. Настоящее решение вступает в силу </w:t>
      </w:r>
      <w:r>
        <w:rPr>
          <w:sz w:val="26"/>
          <w:szCs w:val="26"/>
        </w:rPr>
        <w:t>после</w:t>
      </w:r>
      <w:r w:rsidRPr="00066066">
        <w:rPr>
          <w:sz w:val="26"/>
          <w:szCs w:val="26"/>
        </w:rPr>
        <w:t xml:space="preserve"> его официального опубликования</w:t>
      </w:r>
      <w:r>
        <w:rPr>
          <w:sz w:val="26"/>
          <w:szCs w:val="26"/>
        </w:rPr>
        <w:t>.</w:t>
      </w:r>
      <w:r w:rsidRPr="00066066">
        <w:rPr>
          <w:sz w:val="26"/>
          <w:szCs w:val="26"/>
        </w:rPr>
        <w:t xml:space="preserve">  </w:t>
      </w:r>
    </w:p>
    <w:p w:rsidR="008164DD" w:rsidRPr="00066066" w:rsidRDefault="008164DD" w:rsidP="00E9360C">
      <w:pPr>
        <w:ind w:firstLine="567"/>
        <w:jc w:val="both"/>
        <w:rPr>
          <w:sz w:val="26"/>
          <w:szCs w:val="26"/>
        </w:rPr>
      </w:pPr>
      <w:r w:rsidRPr="00066066">
        <w:rPr>
          <w:sz w:val="26"/>
          <w:szCs w:val="26"/>
        </w:rPr>
        <w:t xml:space="preserve">6. Опубликовать настоящее решение в периодическом печатном издании «Бюллетень </w:t>
      </w:r>
      <w:r w:rsidRPr="00066066">
        <w:rPr>
          <w:bCs/>
          <w:sz w:val="26"/>
          <w:szCs w:val="26"/>
        </w:rPr>
        <w:t>Щербаковского</w:t>
      </w:r>
      <w:r w:rsidRPr="00066066">
        <w:rPr>
          <w:sz w:val="26"/>
          <w:szCs w:val="26"/>
        </w:rPr>
        <w:t xml:space="preserve"> сельсовета Усть-Таркского района Новосибирской области» и разместить на официальном сайте </w:t>
      </w:r>
      <w:r w:rsidRPr="00066066">
        <w:rPr>
          <w:bCs/>
          <w:sz w:val="26"/>
          <w:szCs w:val="26"/>
        </w:rPr>
        <w:t>Щербаковского</w:t>
      </w:r>
      <w:r w:rsidRPr="00066066">
        <w:rPr>
          <w:sz w:val="26"/>
          <w:szCs w:val="26"/>
        </w:rPr>
        <w:t xml:space="preserve"> сельсовета Усть-Таркского района Новосибирской области</w:t>
      </w:r>
      <w:r>
        <w:rPr>
          <w:sz w:val="26"/>
          <w:szCs w:val="26"/>
        </w:rPr>
        <w:t xml:space="preserve"> </w:t>
      </w:r>
      <w:r w:rsidRPr="005E617E">
        <w:rPr>
          <w:b/>
          <w:sz w:val="28"/>
          <w:szCs w:val="28"/>
        </w:rPr>
        <w:t>(</w:t>
      </w:r>
      <w:hyperlink r:id="rId7" w:history="1">
        <w:r w:rsidRPr="00E54BA1">
          <w:rPr>
            <w:rStyle w:val="Hyperlink"/>
            <w:b/>
            <w:sz w:val="28"/>
            <w:szCs w:val="28"/>
            <w:lang w:val="en-US"/>
          </w:rPr>
          <w:t>www</w:t>
        </w:r>
        <w:r w:rsidRPr="00E54BA1">
          <w:rPr>
            <w:rStyle w:val="Hyperlink"/>
            <w:b/>
            <w:sz w:val="28"/>
            <w:szCs w:val="28"/>
          </w:rPr>
          <w:t>.shcherbakovs</w:t>
        </w:r>
        <w:r w:rsidRPr="00E54BA1">
          <w:rPr>
            <w:rStyle w:val="Hyperlink"/>
            <w:b/>
            <w:sz w:val="28"/>
            <w:szCs w:val="28"/>
            <w:lang w:val="en-US"/>
          </w:rPr>
          <w:t>k</w:t>
        </w:r>
        <w:r w:rsidRPr="00E54BA1">
          <w:rPr>
            <w:rStyle w:val="Hyperlink"/>
            <w:b/>
            <w:sz w:val="28"/>
            <w:szCs w:val="28"/>
          </w:rPr>
          <w:t>iy.nso.</w:t>
        </w:r>
        <w:r w:rsidRPr="00E54BA1">
          <w:rPr>
            <w:rStyle w:val="Hyperlink"/>
            <w:b/>
            <w:sz w:val="28"/>
            <w:szCs w:val="28"/>
            <w:lang w:val="en-US"/>
          </w:rPr>
          <w:t>ru</w:t>
        </w:r>
      </w:hyperlink>
      <w:r w:rsidRPr="005E617E">
        <w:rPr>
          <w:b/>
          <w:sz w:val="28"/>
          <w:szCs w:val="28"/>
        </w:rPr>
        <w:t>.)</w:t>
      </w:r>
      <w:r>
        <w:rPr>
          <w:sz w:val="26"/>
          <w:szCs w:val="26"/>
        </w:rPr>
        <w:t>.</w:t>
      </w:r>
    </w:p>
    <w:p w:rsidR="008164DD" w:rsidRDefault="008164DD" w:rsidP="002316CB">
      <w:pPr>
        <w:shd w:val="clear" w:color="auto" w:fill="FFFFFF"/>
        <w:tabs>
          <w:tab w:val="left" w:leader="underscore" w:pos="2179"/>
        </w:tabs>
        <w:jc w:val="both"/>
        <w:rPr>
          <w:sz w:val="26"/>
          <w:szCs w:val="26"/>
        </w:rPr>
      </w:pPr>
    </w:p>
    <w:p w:rsidR="008164DD" w:rsidRPr="00066066" w:rsidRDefault="008164DD" w:rsidP="002316CB">
      <w:pPr>
        <w:shd w:val="clear" w:color="auto" w:fill="FFFFFF"/>
        <w:tabs>
          <w:tab w:val="left" w:leader="underscore" w:pos="2179"/>
        </w:tabs>
        <w:jc w:val="both"/>
        <w:rPr>
          <w:sz w:val="26"/>
          <w:szCs w:val="26"/>
        </w:rPr>
      </w:pPr>
    </w:p>
    <w:p w:rsidR="008164DD" w:rsidRPr="00066066" w:rsidRDefault="008164DD" w:rsidP="002316CB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066066">
        <w:rPr>
          <w:color w:val="000000"/>
          <w:sz w:val="26"/>
          <w:szCs w:val="26"/>
        </w:rPr>
        <w:t xml:space="preserve">Председатель Совета депутатов                     </w:t>
      </w:r>
    </w:p>
    <w:p w:rsidR="008164DD" w:rsidRPr="00066066" w:rsidRDefault="008164DD" w:rsidP="002316CB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066066">
        <w:rPr>
          <w:sz w:val="26"/>
          <w:szCs w:val="26"/>
        </w:rPr>
        <w:t xml:space="preserve">Щербаковского </w:t>
      </w:r>
      <w:r w:rsidRPr="00066066">
        <w:rPr>
          <w:color w:val="000000"/>
          <w:sz w:val="26"/>
          <w:szCs w:val="26"/>
        </w:rPr>
        <w:t xml:space="preserve">сельсовета                             Глава </w:t>
      </w:r>
      <w:r w:rsidRPr="00066066">
        <w:rPr>
          <w:sz w:val="26"/>
          <w:szCs w:val="26"/>
        </w:rPr>
        <w:t xml:space="preserve">Щербаковского </w:t>
      </w:r>
      <w:r w:rsidRPr="00066066">
        <w:rPr>
          <w:color w:val="000000"/>
          <w:sz w:val="26"/>
          <w:szCs w:val="26"/>
        </w:rPr>
        <w:t>сельсовета</w:t>
      </w:r>
    </w:p>
    <w:p w:rsidR="008164DD" w:rsidRPr="00066066" w:rsidRDefault="008164DD" w:rsidP="002316CB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066066">
        <w:rPr>
          <w:color w:val="000000"/>
          <w:sz w:val="26"/>
          <w:szCs w:val="26"/>
        </w:rPr>
        <w:t>Усть-Таркского района                                   Усть-Таркского района</w:t>
      </w:r>
    </w:p>
    <w:p w:rsidR="008164DD" w:rsidRPr="00066066" w:rsidRDefault="008164DD" w:rsidP="002316CB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066066">
        <w:rPr>
          <w:color w:val="000000"/>
          <w:sz w:val="26"/>
          <w:szCs w:val="26"/>
        </w:rPr>
        <w:t>Новосибирской области                                  Новосибирской области</w:t>
      </w:r>
    </w:p>
    <w:p w:rsidR="008164DD" w:rsidRPr="00B0415D" w:rsidRDefault="008164DD" w:rsidP="00B0415D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066066">
        <w:rPr>
          <w:color w:val="000000"/>
          <w:sz w:val="26"/>
          <w:szCs w:val="26"/>
        </w:rPr>
        <w:t>______________</w:t>
      </w:r>
      <w:r>
        <w:rPr>
          <w:color w:val="000000"/>
          <w:sz w:val="26"/>
          <w:szCs w:val="26"/>
        </w:rPr>
        <w:t>М.В. Шинкоренко</w:t>
      </w:r>
      <w:r w:rsidRPr="00066066">
        <w:rPr>
          <w:color w:val="000000"/>
          <w:sz w:val="26"/>
          <w:szCs w:val="26"/>
        </w:rPr>
        <w:t xml:space="preserve">                    ___________ </w:t>
      </w:r>
      <w:r>
        <w:rPr>
          <w:color w:val="000000"/>
          <w:sz w:val="26"/>
          <w:szCs w:val="26"/>
        </w:rPr>
        <w:t>О.И. Косенчук</w:t>
      </w:r>
      <w:r w:rsidRPr="00066066">
        <w:rPr>
          <w:color w:val="000000"/>
          <w:sz w:val="26"/>
          <w:szCs w:val="26"/>
        </w:rPr>
        <w:t xml:space="preserve"> </w:t>
      </w:r>
    </w:p>
    <w:p w:rsidR="008164DD" w:rsidRDefault="008164DD" w:rsidP="00DD3875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sz w:val="26"/>
          <w:szCs w:val="26"/>
          <w:lang w:eastAsia="en-US"/>
        </w:rPr>
      </w:pPr>
    </w:p>
    <w:p w:rsidR="008164DD" w:rsidRPr="000C4F2F" w:rsidRDefault="008164DD" w:rsidP="00DD3875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sz w:val="26"/>
          <w:szCs w:val="26"/>
          <w:lang w:eastAsia="en-US"/>
        </w:rPr>
      </w:pPr>
      <w:r w:rsidRPr="000C4F2F">
        <w:rPr>
          <w:b/>
          <w:bCs/>
          <w:color w:val="000000"/>
          <w:spacing w:val="-2"/>
          <w:sz w:val="26"/>
          <w:szCs w:val="26"/>
          <w:lang w:eastAsia="en-US"/>
        </w:rPr>
        <w:t>СОГЛАШЕНИЕ</w:t>
      </w:r>
    </w:p>
    <w:p w:rsidR="008164DD" w:rsidRPr="000C4F2F" w:rsidRDefault="008164DD" w:rsidP="00DD3875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sz w:val="26"/>
          <w:szCs w:val="26"/>
          <w:lang w:eastAsia="en-US"/>
        </w:rPr>
      </w:pPr>
      <w:r w:rsidRPr="000C4F2F">
        <w:rPr>
          <w:b/>
          <w:bCs/>
          <w:color w:val="000000"/>
          <w:spacing w:val="-2"/>
          <w:sz w:val="26"/>
          <w:szCs w:val="26"/>
          <w:lang w:eastAsia="en-US"/>
        </w:rPr>
        <w:t>о передаче полномочий по решению вопросов местного значения</w:t>
      </w:r>
    </w:p>
    <w:p w:rsidR="008164DD" w:rsidRPr="000C4F2F" w:rsidRDefault="008164DD" w:rsidP="00DD3875">
      <w:pPr>
        <w:shd w:val="clear" w:color="auto" w:fill="FFFFFF"/>
        <w:jc w:val="center"/>
        <w:rPr>
          <w:b/>
          <w:bCs/>
          <w:sz w:val="26"/>
          <w:szCs w:val="26"/>
          <w:lang w:eastAsia="en-US"/>
        </w:rPr>
      </w:pPr>
    </w:p>
    <w:tbl>
      <w:tblPr>
        <w:tblW w:w="0" w:type="auto"/>
        <w:tblInd w:w="-106" w:type="dxa"/>
        <w:tblLook w:val="01E0"/>
      </w:tblPr>
      <w:tblGrid>
        <w:gridCol w:w="4785"/>
        <w:gridCol w:w="4786"/>
      </w:tblGrid>
      <w:tr w:rsidR="008164DD" w:rsidRPr="000C4F2F" w:rsidTr="00684F13">
        <w:tc>
          <w:tcPr>
            <w:tcW w:w="4785" w:type="dxa"/>
          </w:tcPr>
          <w:p w:rsidR="008164DD" w:rsidRPr="000C4F2F" w:rsidRDefault="008164DD" w:rsidP="00684F13">
            <w:pPr>
              <w:rPr>
                <w:b/>
                <w:bCs/>
                <w:sz w:val="26"/>
                <w:szCs w:val="26"/>
                <w:lang w:eastAsia="en-US"/>
              </w:rPr>
            </w:pPr>
            <w:r w:rsidRPr="000C4F2F">
              <w:rPr>
                <w:sz w:val="26"/>
                <w:szCs w:val="26"/>
                <w:lang w:eastAsia="en-US"/>
              </w:rPr>
              <w:fldChar w:fldCharType="begin"/>
            </w:r>
            <w:r w:rsidRPr="000C4F2F">
              <w:rPr>
                <w:sz w:val="26"/>
                <w:szCs w:val="26"/>
                <w:lang w:eastAsia="en-US"/>
              </w:rPr>
              <w:instrText xml:space="preserve"> MERGEFIELD "НП" </w:instrText>
            </w:r>
            <w:r w:rsidRPr="000C4F2F">
              <w:rPr>
                <w:sz w:val="26"/>
                <w:szCs w:val="26"/>
                <w:lang w:eastAsia="en-US"/>
              </w:rPr>
              <w:fldChar w:fldCharType="separate"/>
            </w:r>
            <w:r w:rsidRPr="000C4F2F">
              <w:rPr>
                <w:noProof/>
                <w:sz w:val="26"/>
                <w:szCs w:val="26"/>
                <w:lang w:eastAsia="en-US"/>
              </w:rPr>
              <w:t xml:space="preserve">с. </w:t>
            </w:r>
            <w:r w:rsidRPr="000C4F2F">
              <w:rPr>
                <w:sz w:val="26"/>
                <w:szCs w:val="26"/>
                <w:lang w:eastAsia="en-US"/>
              </w:rPr>
              <w:fldChar w:fldCharType="end"/>
            </w:r>
            <w:r w:rsidRPr="000C4F2F">
              <w:rPr>
                <w:sz w:val="26"/>
                <w:szCs w:val="26"/>
                <w:lang w:eastAsia="en-US"/>
              </w:rPr>
              <w:t xml:space="preserve">Щербаки Усть-Таркского района Новосибирской области </w:t>
            </w:r>
          </w:p>
        </w:tc>
        <w:tc>
          <w:tcPr>
            <w:tcW w:w="4786" w:type="dxa"/>
          </w:tcPr>
          <w:p w:rsidR="008164DD" w:rsidRPr="000C4F2F" w:rsidRDefault="008164DD" w:rsidP="00684F13">
            <w:pPr>
              <w:jc w:val="right"/>
              <w:rPr>
                <w:sz w:val="26"/>
                <w:szCs w:val="26"/>
                <w:lang w:eastAsia="en-US"/>
              </w:rPr>
            </w:pPr>
            <w:r w:rsidRPr="000C4F2F">
              <w:rPr>
                <w:sz w:val="26"/>
                <w:szCs w:val="26"/>
                <w:lang w:eastAsia="en-US"/>
              </w:rPr>
              <w:t>«___</w:t>
            </w:r>
            <w:r w:rsidRPr="000C4F2F">
              <w:rPr>
                <w:sz w:val="26"/>
                <w:szCs w:val="26"/>
                <w:lang w:eastAsia="en-US"/>
              </w:rPr>
              <w:fldChar w:fldCharType="begin"/>
            </w:r>
            <w:r w:rsidRPr="000C4F2F">
              <w:rPr>
                <w:sz w:val="26"/>
                <w:szCs w:val="26"/>
                <w:lang w:eastAsia="en-US"/>
              </w:rPr>
              <w:instrText xml:space="preserve"> MERGEFIELD "сессия_день" </w:instrText>
            </w:r>
            <w:r w:rsidRPr="000C4F2F">
              <w:rPr>
                <w:sz w:val="26"/>
                <w:szCs w:val="26"/>
                <w:lang w:eastAsia="en-US"/>
              </w:rPr>
              <w:fldChar w:fldCharType="end"/>
            </w:r>
            <w:r w:rsidRPr="000C4F2F">
              <w:rPr>
                <w:sz w:val="26"/>
                <w:szCs w:val="26"/>
                <w:lang w:eastAsia="en-US"/>
              </w:rPr>
              <w:t xml:space="preserve">» _____________ </w:t>
            </w:r>
            <w:r w:rsidRPr="000C4F2F">
              <w:rPr>
                <w:sz w:val="26"/>
                <w:szCs w:val="26"/>
                <w:lang w:eastAsia="en-US"/>
              </w:rPr>
              <w:fldChar w:fldCharType="begin"/>
            </w:r>
            <w:r w:rsidRPr="000C4F2F">
              <w:rPr>
                <w:sz w:val="26"/>
                <w:szCs w:val="26"/>
                <w:lang w:eastAsia="en-US"/>
              </w:rPr>
              <w:instrText xml:space="preserve"> MERGEFIELD "сессия_мес" </w:instrText>
            </w:r>
            <w:r w:rsidRPr="000C4F2F">
              <w:rPr>
                <w:sz w:val="26"/>
                <w:szCs w:val="26"/>
                <w:lang w:eastAsia="en-US"/>
              </w:rPr>
              <w:fldChar w:fldCharType="end"/>
            </w:r>
            <w:r w:rsidRPr="000C4F2F">
              <w:rPr>
                <w:sz w:val="26"/>
                <w:szCs w:val="26"/>
                <w:lang w:eastAsia="en-US"/>
              </w:rPr>
              <w:t>20</w:t>
            </w:r>
            <w:r>
              <w:rPr>
                <w:sz w:val="26"/>
                <w:szCs w:val="26"/>
                <w:lang w:eastAsia="en-US"/>
              </w:rPr>
              <w:t>23</w:t>
            </w:r>
            <w:r w:rsidRPr="000C4F2F">
              <w:rPr>
                <w:sz w:val="26"/>
                <w:szCs w:val="26"/>
                <w:lang w:eastAsia="en-US"/>
              </w:rPr>
              <w:t xml:space="preserve"> г.</w:t>
            </w:r>
          </w:p>
          <w:p w:rsidR="008164DD" w:rsidRPr="000C4F2F" w:rsidRDefault="008164DD" w:rsidP="00684F13">
            <w:pPr>
              <w:jc w:val="right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</w:tbl>
    <w:p w:rsidR="008164DD" w:rsidRPr="000C4F2F" w:rsidRDefault="008164DD" w:rsidP="00DD3875">
      <w:pPr>
        <w:shd w:val="clear" w:color="auto" w:fill="FFFFFF"/>
        <w:ind w:firstLine="709"/>
        <w:jc w:val="both"/>
        <w:rPr>
          <w:sz w:val="26"/>
          <w:szCs w:val="26"/>
          <w:lang w:eastAsia="en-US"/>
        </w:rPr>
      </w:pPr>
    </w:p>
    <w:p w:rsidR="008164DD" w:rsidRPr="000C4F2F" w:rsidRDefault="008164DD" w:rsidP="00DD3875">
      <w:pPr>
        <w:ind w:firstLine="567"/>
        <w:jc w:val="both"/>
        <w:rPr>
          <w:sz w:val="26"/>
          <w:szCs w:val="26"/>
          <w:lang w:eastAsia="en-US"/>
        </w:rPr>
      </w:pPr>
      <w:r w:rsidRPr="000C4F2F">
        <w:rPr>
          <w:sz w:val="26"/>
          <w:szCs w:val="26"/>
          <w:lang w:eastAsia="en-US"/>
        </w:rPr>
        <w:t xml:space="preserve">Администрация </w:t>
      </w:r>
      <w:r w:rsidRPr="000C4F2F">
        <w:rPr>
          <w:sz w:val="26"/>
          <w:szCs w:val="26"/>
        </w:rPr>
        <w:t>Щербаковского</w:t>
      </w:r>
      <w:r w:rsidRPr="000C4F2F">
        <w:rPr>
          <w:sz w:val="26"/>
          <w:szCs w:val="26"/>
          <w:lang w:eastAsia="en-US"/>
        </w:rPr>
        <w:fldChar w:fldCharType="begin"/>
      </w:r>
      <w:r w:rsidRPr="000C4F2F">
        <w:rPr>
          <w:sz w:val="26"/>
          <w:szCs w:val="26"/>
          <w:lang w:eastAsia="en-US"/>
        </w:rPr>
        <w:instrText xml:space="preserve"> MERGEFIELD "какого_совета" </w:instrText>
      </w:r>
      <w:r w:rsidRPr="000C4F2F">
        <w:rPr>
          <w:sz w:val="26"/>
          <w:szCs w:val="26"/>
          <w:lang w:eastAsia="en-US"/>
        </w:rPr>
        <w:fldChar w:fldCharType="end"/>
      </w:r>
      <w:r w:rsidRPr="000C4F2F">
        <w:rPr>
          <w:sz w:val="26"/>
          <w:szCs w:val="26"/>
          <w:lang w:eastAsia="en-US"/>
        </w:rPr>
        <w:t xml:space="preserve"> сельсовета Усть-Таркского района Новосибирской области, в лице Главы </w:t>
      </w:r>
      <w:r w:rsidRPr="000C4F2F">
        <w:rPr>
          <w:sz w:val="26"/>
          <w:szCs w:val="26"/>
        </w:rPr>
        <w:t>Щербаковского</w:t>
      </w:r>
      <w:r w:rsidRPr="000C4F2F">
        <w:rPr>
          <w:sz w:val="26"/>
          <w:szCs w:val="26"/>
          <w:lang w:eastAsia="en-US"/>
        </w:rPr>
        <w:t xml:space="preserve"> сельсовета Усть-Таркского района Новосибирской области </w:t>
      </w:r>
      <w:r>
        <w:rPr>
          <w:b/>
          <w:sz w:val="26"/>
          <w:szCs w:val="26"/>
          <w:lang w:eastAsia="en-US"/>
        </w:rPr>
        <w:t>Косенчук Ольги Ивановны</w:t>
      </w:r>
      <w:r w:rsidRPr="000C4F2F">
        <w:rPr>
          <w:sz w:val="26"/>
          <w:szCs w:val="26"/>
          <w:lang w:eastAsia="en-US"/>
        </w:rPr>
        <w:t xml:space="preserve">, действующей на основании Устава </w:t>
      </w:r>
      <w:r w:rsidRPr="000C4F2F">
        <w:rPr>
          <w:sz w:val="26"/>
          <w:szCs w:val="26"/>
        </w:rPr>
        <w:t>Щербаковского</w:t>
      </w:r>
      <w:r w:rsidRPr="000C4F2F">
        <w:rPr>
          <w:sz w:val="26"/>
          <w:szCs w:val="26"/>
          <w:lang w:eastAsia="en-US"/>
        </w:rPr>
        <w:fldChar w:fldCharType="begin"/>
      </w:r>
      <w:r w:rsidRPr="000C4F2F">
        <w:rPr>
          <w:sz w:val="26"/>
          <w:szCs w:val="26"/>
          <w:lang w:eastAsia="en-US"/>
        </w:rPr>
        <w:instrText xml:space="preserve"> MERGEFIELD "какого_совета" </w:instrText>
      </w:r>
      <w:r w:rsidRPr="000C4F2F">
        <w:rPr>
          <w:sz w:val="26"/>
          <w:szCs w:val="26"/>
          <w:lang w:eastAsia="en-US"/>
        </w:rPr>
        <w:fldChar w:fldCharType="end"/>
      </w:r>
      <w:r w:rsidRPr="000C4F2F">
        <w:rPr>
          <w:sz w:val="26"/>
          <w:szCs w:val="26"/>
          <w:lang w:eastAsia="en-US"/>
        </w:rPr>
        <w:t xml:space="preserve"> сельсовета Усть-Таркского района Новосибирской области и Администрация Усть-Таркского района Новосибирской области, в лице Главы Усть-Таркского района Новосибирской области </w:t>
      </w:r>
      <w:r>
        <w:rPr>
          <w:b/>
          <w:bCs/>
          <w:sz w:val="26"/>
          <w:szCs w:val="26"/>
          <w:lang w:eastAsia="en-US"/>
        </w:rPr>
        <w:t>Синяева Сергея Викторовича</w:t>
      </w:r>
      <w:r w:rsidRPr="000C4F2F">
        <w:rPr>
          <w:sz w:val="26"/>
          <w:szCs w:val="26"/>
          <w:lang w:eastAsia="en-US"/>
        </w:rPr>
        <w:t>, действующего на основании Устава Усть-Таркского района Новосибирской области, далее именуемые «Стороны», в соответствии с частью 4 статьи 15 Федерального закона от 06.02.2003 №131-ФЗ «Об общих принципах организации местного самоуправления в Российской Федерации», Бюджетным кодексом Российской Федерации, заключили настоящее Соглашение о нижеследующем.</w:t>
      </w:r>
    </w:p>
    <w:p w:rsidR="008164DD" w:rsidRPr="000C4F2F" w:rsidRDefault="008164DD" w:rsidP="00DD3875">
      <w:pPr>
        <w:shd w:val="clear" w:color="auto" w:fill="FFFFFF"/>
        <w:spacing w:line="228" w:lineRule="auto"/>
        <w:ind w:firstLine="567"/>
        <w:jc w:val="both"/>
        <w:rPr>
          <w:color w:val="000000"/>
          <w:sz w:val="26"/>
          <w:szCs w:val="26"/>
          <w:lang w:eastAsia="en-US"/>
        </w:rPr>
      </w:pPr>
    </w:p>
    <w:p w:rsidR="008164DD" w:rsidRDefault="008164DD" w:rsidP="00DD3875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sz w:val="26"/>
          <w:szCs w:val="26"/>
          <w:lang w:eastAsia="en-US"/>
        </w:rPr>
      </w:pPr>
      <w:r w:rsidRPr="000C4F2F">
        <w:rPr>
          <w:b/>
          <w:bCs/>
          <w:color w:val="000000"/>
          <w:spacing w:val="-2"/>
          <w:sz w:val="26"/>
          <w:szCs w:val="26"/>
          <w:lang w:eastAsia="en-US"/>
        </w:rPr>
        <w:t>1. Предмет Соглашения</w:t>
      </w:r>
    </w:p>
    <w:p w:rsidR="008164DD" w:rsidRPr="000C4F2F" w:rsidRDefault="008164DD" w:rsidP="00DD3875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sz w:val="26"/>
          <w:szCs w:val="26"/>
          <w:lang w:eastAsia="en-US"/>
        </w:rPr>
      </w:pPr>
    </w:p>
    <w:p w:rsidR="008164DD" w:rsidRPr="000C4F2F" w:rsidRDefault="008164DD" w:rsidP="00DD387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0C4F2F">
        <w:rPr>
          <w:color w:val="000000"/>
          <w:sz w:val="26"/>
          <w:szCs w:val="26"/>
        </w:rPr>
        <w:t xml:space="preserve">1.1.Предметом настоящего Соглашения является передача </w:t>
      </w:r>
      <w:r w:rsidRPr="000C4F2F">
        <w:rPr>
          <w:sz w:val="26"/>
          <w:szCs w:val="26"/>
          <w:lang w:eastAsia="en-US"/>
        </w:rPr>
        <w:t>Администрации Усть-Таркского района Новосибирской области</w:t>
      </w:r>
      <w:r w:rsidRPr="000C4F2F">
        <w:rPr>
          <w:color w:val="000000"/>
          <w:sz w:val="26"/>
          <w:szCs w:val="26"/>
        </w:rPr>
        <w:t xml:space="preserve"> полномочий </w:t>
      </w:r>
      <w:r w:rsidRPr="000C4F2F">
        <w:rPr>
          <w:sz w:val="26"/>
          <w:szCs w:val="26"/>
          <w:lang w:eastAsia="en-US"/>
        </w:rPr>
        <w:t xml:space="preserve">Администрации </w:t>
      </w:r>
      <w:r w:rsidRPr="000C4F2F">
        <w:rPr>
          <w:sz w:val="26"/>
          <w:szCs w:val="26"/>
        </w:rPr>
        <w:t>Щербаковского</w:t>
      </w:r>
      <w:r w:rsidRPr="000C4F2F">
        <w:rPr>
          <w:sz w:val="26"/>
          <w:szCs w:val="26"/>
          <w:lang w:eastAsia="en-US"/>
        </w:rPr>
        <w:fldChar w:fldCharType="begin"/>
      </w:r>
      <w:r w:rsidRPr="000C4F2F">
        <w:rPr>
          <w:sz w:val="26"/>
          <w:szCs w:val="26"/>
          <w:lang w:eastAsia="en-US"/>
        </w:rPr>
        <w:instrText xml:space="preserve"> MERGEFIELD "какого_совета" </w:instrText>
      </w:r>
      <w:r w:rsidRPr="000C4F2F">
        <w:rPr>
          <w:sz w:val="26"/>
          <w:szCs w:val="26"/>
          <w:lang w:eastAsia="en-US"/>
        </w:rPr>
        <w:fldChar w:fldCharType="end"/>
      </w:r>
      <w:r w:rsidRPr="000C4F2F">
        <w:rPr>
          <w:sz w:val="26"/>
          <w:szCs w:val="26"/>
          <w:lang w:eastAsia="en-US"/>
        </w:rPr>
        <w:t xml:space="preserve"> сельсовета Усть-Таркского района </w:t>
      </w:r>
      <w:r w:rsidRPr="000C4F2F">
        <w:rPr>
          <w:color w:val="000000"/>
          <w:sz w:val="26"/>
          <w:szCs w:val="26"/>
        </w:rPr>
        <w:t>Новосибирской области по решению вопросов местного значения:</w:t>
      </w:r>
    </w:p>
    <w:p w:rsidR="008164DD" w:rsidRPr="000C4F2F" w:rsidRDefault="008164DD" w:rsidP="00DD3875">
      <w:pPr>
        <w:pStyle w:val="ConsPlusNormal"/>
        <w:ind w:firstLine="540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- создание условий для организации досуга и обеспечения жителей поселения услугами организаций культуры, в том числе:</w:t>
      </w:r>
    </w:p>
    <w:p w:rsidR="008164DD" w:rsidRPr="000C4F2F" w:rsidRDefault="008164DD" w:rsidP="00DD3875">
      <w:pPr>
        <w:pStyle w:val="ListParagraph"/>
        <w:numPr>
          <w:ilvl w:val="0"/>
          <w:numId w:val="7"/>
        </w:numPr>
        <w:ind w:left="0" w:firstLine="360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координация деятельности учреждений культуры в целях проведения государственной политики в сфере культуры, решение творческих проблем и вопросов; </w:t>
      </w:r>
    </w:p>
    <w:p w:rsidR="008164DD" w:rsidRPr="000C4F2F" w:rsidRDefault="008164DD" w:rsidP="00DD3875">
      <w:pPr>
        <w:pStyle w:val="ListParagraph"/>
        <w:numPr>
          <w:ilvl w:val="0"/>
          <w:numId w:val="7"/>
        </w:numPr>
        <w:ind w:left="0" w:firstLine="360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организация сбора статистических показателей, характеризующих состояние сферы культуры муниципального образования и предоставление указанных данных органам государственной власти в порядке, установленном Правительством Российской Федерации; </w:t>
      </w:r>
    </w:p>
    <w:p w:rsidR="008164DD" w:rsidRPr="000C4F2F" w:rsidRDefault="008164DD" w:rsidP="00DD3875">
      <w:pPr>
        <w:pStyle w:val="ListParagraph"/>
        <w:numPr>
          <w:ilvl w:val="0"/>
          <w:numId w:val="7"/>
        </w:numPr>
        <w:ind w:left="0" w:firstLine="360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разработка и внедрение в практику работы учреждений культуры новых форм и методов работы; </w:t>
      </w:r>
    </w:p>
    <w:p w:rsidR="008164DD" w:rsidRPr="000C4F2F" w:rsidRDefault="008164DD" w:rsidP="00DD3875">
      <w:pPr>
        <w:pStyle w:val="ListParagraph"/>
        <w:numPr>
          <w:ilvl w:val="0"/>
          <w:numId w:val="7"/>
        </w:numPr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обеспечение внестационарного культурного обслуживания населения; </w:t>
      </w:r>
    </w:p>
    <w:p w:rsidR="008164DD" w:rsidRPr="000C4F2F" w:rsidRDefault="008164DD" w:rsidP="00DD3875">
      <w:pPr>
        <w:pStyle w:val="ListParagraph"/>
        <w:numPr>
          <w:ilvl w:val="0"/>
          <w:numId w:val="7"/>
        </w:numPr>
        <w:ind w:left="0" w:firstLine="360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организация конкурсов, фестивалей с привлечением коллективов и участников художественной самодеятельности поселения; </w:t>
      </w:r>
    </w:p>
    <w:p w:rsidR="008164DD" w:rsidRPr="000C4F2F" w:rsidRDefault="008164DD" w:rsidP="00DD3875">
      <w:pPr>
        <w:pStyle w:val="ListParagraph"/>
        <w:numPr>
          <w:ilvl w:val="0"/>
          <w:numId w:val="7"/>
        </w:numPr>
        <w:ind w:left="0" w:firstLine="360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разработка муниципальных и ведомственных программ развития и сохранения культуры; </w:t>
      </w:r>
    </w:p>
    <w:p w:rsidR="008164DD" w:rsidRPr="000C4F2F" w:rsidRDefault="008164DD" w:rsidP="00DD3875">
      <w:pPr>
        <w:pStyle w:val="ListParagraph"/>
        <w:numPr>
          <w:ilvl w:val="0"/>
          <w:numId w:val="7"/>
        </w:numPr>
        <w:ind w:left="0" w:firstLine="360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обеспечение информационно-методической и практической помощи работникам учреждений культуры, подбор, подготовка, повышение квалификации специалистов в области культуры; </w:t>
      </w:r>
    </w:p>
    <w:p w:rsidR="008164DD" w:rsidRPr="000C4F2F" w:rsidRDefault="008164DD" w:rsidP="00DD3875">
      <w:pPr>
        <w:pStyle w:val="ListParagraph"/>
        <w:numPr>
          <w:ilvl w:val="0"/>
          <w:numId w:val="7"/>
        </w:numPr>
        <w:ind w:left="0" w:firstLine="360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организация инженерно-технического обслуживания (транспортные средства, световые и звукоусилительные устройства, кино-видеооборудование); </w:t>
      </w:r>
    </w:p>
    <w:p w:rsidR="008164DD" w:rsidRPr="000C4F2F" w:rsidRDefault="008164DD" w:rsidP="00DD3875">
      <w:pPr>
        <w:pStyle w:val="ListParagraph"/>
        <w:numPr>
          <w:ilvl w:val="0"/>
          <w:numId w:val="7"/>
        </w:numPr>
        <w:ind w:left="0" w:firstLine="360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организация работы по охране труда, технике электро- и пожарной безопасности, ГО и ЧС, лицензирование учреждений; </w:t>
      </w:r>
    </w:p>
    <w:p w:rsidR="008164DD" w:rsidRPr="000C4F2F" w:rsidRDefault="008164DD" w:rsidP="00DD3875">
      <w:pPr>
        <w:pStyle w:val="ListParagraph"/>
        <w:numPr>
          <w:ilvl w:val="0"/>
          <w:numId w:val="7"/>
        </w:numPr>
        <w:ind w:left="0"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0C4F2F">
        <w:rPr>
          <w:sz w:val="26"/>
          <w:szCs w:val="26"/>
        </w:rPr>
        <w:t xml:space="preserve">организация учёта финансово-хозяйственной деятельности учреждений культуры, основных материальных фондов; </w:t>
      </w:r>
    </w:p>
    <w:p w:rsidR="008164DD" w:rsidRPr="000C4F2F" w:rsidRDefault="008164DD" w:rsidP="00DD3875">
      <w:pPr>
        <w:pStyle w:val="ListParagraph"/>
        <w:numPr>
          <w:ilvl w:val="0"/>
          <w:numId w:val="7"/>
        </w:num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0C4F2F">
        <w:rPr>
          <w:sz w:val="26"/>
          <w:szCs w:val="26"/>
        </w:rPr>
        <w:t>создание структуры и штатной численности технического персонала;</w:t>
      </w:r>
    </w:p>
    <w:p w:rsidR="008164DD" w:rsidRPr="000C4F2F" w:rsidRDefault="008164DD" w:rsidP="00DD3875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0" w:firstLine="360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 обеспечение технического персонала инвентарём и спецодеждой для обслуживания объектов культуры;</w:t>
      </w:r>
    </w:p>
    <w:p w:rsidR="008164DD" w:rsidRPr="000C4F2F" w:rsidRDefault="008164DD" w:rsidP="00DD3875">
      <w:pPr>
        <w:pStyle w:val="ListParagraph"/>
        <w:numPr>
          <w:ilvl w:val="0"/>
          <w:numId w:val="7"/>
        </w:numPr>
        <w:ind w:left="0"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0C4F2F">
        <w:rPr>
          <w:sz w:val="26"/>
          <w:szCs w:val="26"/>
        </w:rPr>
        <w:t xml:space="preserve">правовое регулирование: подготовка нормативно-правовых документов, регулирующих деятельность учреждений культуры (договора, соглашения, уставы и т.д.); </w:t>
      </w:r>
    </w:p>
    <w:p w:rsidR="008164DD" w:rsidRPr="000C4F2F" w:rsidRDefault="008164DD" w:rsidP="00DD3875">
      <w:pPr>
        <w:pStyle w:val="ConsPlusNormal"/>
        <w:ind w:firstLine="540"/>
        <w:jc w:val="both"/>
        <w:rPr>
          <w:sz w:val="26"/>
          <w:szCs w:val="26"/>
        </w:rPr>
      </w:pPr>
      <w:r w:rsidRPr="000C4F2F">
        <w:rPr>
          <w:color w:val="000000"/>
          <w:sz w:val="26"/>
          <w:szCs w:val="26"/>
        </w:rPr>
        <w:t xml:space="preserve">Передача </w:t>
      </w:r>
      <w:r w:rsidRPr="000C4F2F">
        <w:rPr>
          <w:sz w:val="26"/>
          <w:szCs w:val="26"/>
          <w:lang w:eastAsia="en-US"/>
        </w:rPr>
        <w:t>Администрации Усть-Таркского района</w:t>
      </w:r>
      <w:r w:rsidRPr="000C4F2F">
        <w:rPr>
          <w:color w:val="000000"/>
          <w:sz w:val="26"/>
          <w:szCs w:val="26"/>
        </w:rPr>
        <w:t xml:space="preserve"> Новосибирской области полномочий </w:t>
      </w:r>
      <w:r w:rsidRPr="000C4F2F">
        <w:rPr>
          <w:sz w:val="26"/>
          <w:szCs w:val="26"/>
          <w:lang w:eastAsia="en-US"/>
        </w:rPr>
        <w:t xml:space="preserve">Администрации </w:t>
      </w:r>
      <w:r w:rsidRPr="000C4F2F">
        <w:rPr>
          <w:sz w:val="26"/>
          <w:szCs w:val="26"/>
        </w:rPr>
        <w:t>Щербаковского</w:t>
      </w:r>
      <w:r w:rsidRPr="000C4F2F">
        <w:rPr>
          <w:sz w:val="26"/>
          <w:szCs w:val="26"/>
          <w:lang w:eastAsia="en-US"/>
        </w:rPr>
        <w:t xml:space="preserve"> </w:t>
      </w:r>
      <w:r w:rsidRPr="000C4F2F">
        <w:rPr>
          <w:sz w:val="26"/>
          <w:szCs w:val="26"/>
          <w:lang w:eastAsia="en-US"/>
        </w:rPr>
        <w:fldChar w:fldCharType="begin"/>
      </w:r>
      <w:r w:rsidRPr="000C4F2F">
        <w:rPr>
          <w:sz w:val="26"/>
          <w:szCs w:val="26"/>
          <w:lang w:eastAsia="en-US"/>
        </w:rPr>
        <w:instrText xml:space="preserve"> MERGEFIELD "какого_совета" </w:instrText>
      </w:r>
      <w:r w:rsidRPr="000C4F2F">
        <w:rPr>
          <w:sz w:val="26"/>
          <w:szCs w:val="26"/>
          <w:lang w:eastAsia="en-US"/>
        </w:rPr>
        <w:fldChar w:fldCharType="end"/>
      </w:r>
      <w:r w:rsidRPr="000C4F2F">
        <w:rPr>
          <w:sz w:val="26"/>
          <w:szCs w:val="26"/>
          <w:lang w:eastAsia="en-US"/>
        </w:rPr>
        <w:t xml:space="preserve">сельсовета Усть-Таркского района </w:t>
      </w:r>
      <w:r w:rsidRPr="000C4F2F">
        <w:rPr>
          <w:color w:val="000000"/>
          <w:sz w:val="26"/>
          <w:szCs w:val="26"/>
        </w:rPr>
        <w:t xml:space="preserve">Новосибирской области по решению вопросов местного значения указанных в пункте 1.1., производится </w:t>
      </w:r>
      <w:r w:rsidRPr="000C4F2F">
        <w:rPr>
          <w:sz w:val="26"/>
          <w:szCs w:val="26"/>
        </w:rPr>
        <w:t xml:space="preserve">за счет межбюджетных трансфертов, предоставляемых из бюджета Щербаковского </w:t>
      </w:r>
      <w:r w:rsidRPr="000C4F2F">
        <w:rPr>
          <w:sz w:val="26"/>
          <w:szCs w:val="26"/>
          <w:lang w:eastAsia="en-US"/>
        </w:rPr>
        <w:t xml:space="preserve">сельсовета Усть-Таркского района </w:t>
      </w:r>
      <w:r w:rsidRPr="000C4F2F">
        <w:rPr>
          <w:color w:val="000000"/>
          <w:sz w:val="26"/>
          <w:szCs w:val="26"/>
        </w:rPr>
        <w:t>Новосибирской области</w:t>
      </w:r>
      <w:r w:rsidRPr="000C4F2F">
        <w:rPr>
          <w:sz w:val="26"/>
          <w:szCs w:val="26"/>
        </w:rPr>
        <w:t xml:space="preserve"> в бюджет </w:t>
      </w:r>
      <w:r w:rsidRPr="000C4F2F">
        <w:rPr>
          <w:sz w:val="26"/>
          <w:szCs w:val="26"/>
          <w:lang w:eastAsia="en-US"/>
        </w:rPr>
        <w:t xml:space="preserve">Усть-Таркского района </w:t>
      </w:r>
      <w:r w:rsidRPr="000C4F2F">
        <w:rPr>
          <w:sz w:val="26"/>
          <w:szCs w:val="26"/>
        </w:rPr>
        <w:t xml:space="preserve">Новосибирской области в соответствии с Бюджетным </w:t>
      </w:r>
      <w:hyperlink r:id="rId8" w:history="1">
        <w:r w:rsidRPr="000C4F2F">
          <w:rPr>
            <w:color w:val="0000FF"/>
            <w:sz w:val="26"/>
            <w:szCs w:val="26"/>
          </w:rPr>
          <w:t>кодексом</w:t>
        </w:r>
      </w:hyperlink>
      <w:r w:rsidRPr="000C4F2F">
        <w:rPr>
          <w:sz w:val="26"/>
          <w:szCs w:val="26"/>
        </w:rPr>
        <w:t xml:space="preserve"> Российской Федерации.</w:t>
      </w:r>
    </w:p>
    <w:p w:rsidR="008164DD" w:rsidRPr="000C4F2F" w:rsidRDefault="008164DD" w:rsidP="00DD3875">
      <w:pPr>
        <w:shd w:val="clear" w:color="auto" w:fill="FFFFFF"/>
        <w:spacing w:line="228" w:lineRule="auto"/>
        <w:jc w:val="center"/>
        <w:rPr>
          <w:b/>
          <w:bCs/>
          <w:sz w:val="26"/>
          <w:szCs w:val="26"/>
        </w:rPr>
      </w:pPr>
    </w:p>
    <w:p w:rsidR="008164DD" w:rsidRDefault="008164DD" w:rsidP="00DD3875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sz w:val="26"/>
          <w:szCs w:val="26"/>
          <w:lang w:eastAsia="en-US"/>
        </w:rPr>
      </w:pPr>
      <w:r w:rsidRPr="000C4F2F">
        <w:rPr>
          <w:b/>
          <w:bCs/>
          <w:color w:val="000000"/>
          <w:spacing w:val="-2"/>
          <w:sz w:val="26"/>
          <w:szCs w:val="26"/>
          <w:lang w:eastAsia="en-US"/>
        </w:rPr>
        <w:t xml:space="preserve">2. Полномочия и обязанности администрации </w:t>
      </w:r>
      <w:r w:rsidRPr="000C4F2F">
        <w:rPr>
          <w:b/>
          <w:bCs/>
          <w:color w:val="000000"/>
          <w:spacing w:val="-2"/>
          <w:sz w:val="26"/>
          <w:szCs w:val="26"/>
          <w:lang w:eastAsia="en-US"/>
        </w:rPr>
        <w:fldChar w:fldCharType="begin"/>
      </w:r>
      <w:r w:rsidRPr="000C4F2F">
        <w:rPr>
          <w:b/>
          <w:bCs/>
          <w:color w:val="000000"/>
          <w:spacing w:val="-2"/>
          <w:sz w:val="26"/>
          <w:szCs w:val="26"/>
          <w:lang w:eastAsia="en-US"/>
        </w:rPr>
        <w:instrText xml:space="preserve"> MERGEFIELD "какого_совета" </w:instrText>
      </w:r>
      <w:r w:rsidRPr="000C4F2F">
        <w:rPr>
          <w:b/>
          <w:bCs/>
          <w:color w:val="000000"/>
          <w:spacing w:val="-2"/>
          <w:sz w:val="26"/>
          <w:szCs w:val="26"/>
          <w:lang w:eastAsia="en-US"/>
        </w:rPr>
        <w:fldChar w:fldCharType="end"/>
      </w:r>
      <w:r w:rsidRPr="000C4F2F">
        <w:rPr>
          <w:b/>
          <w:bCs/>
          <w:color w:val="000000"/>
          <w:spacing w:val="-2"/>
          <w:sz w:val="26"/>
          <w:szCs w:val="26"/>
          <w:lang w:eastAsia="en-US"/>
        </w:rPr>
        <w:t xml:space="preserve"> </w:t>
      </w:r>
      <w:r w:rsidRPr="000C4F2F">
        <w:rPr>
          <w:b/>
          <w:sz w:val="26"/>
          <w:szCs w:val="26"/>
        </w:rPr>
        <w:t>Щербаковского</w:t>
      </w:r>
      <w:r w:rsidRPr="000C4F2F">
        <w:rPr>
          <w:b/>
          <w:bCs/>
          <w:color w:val="000000"/>
          <w:spacing w:val="-2"/>
          <w:sz w:val="26"/>
          <w:szCs w:val="26"/>
          <w:lang w:eastAsia="en-US"/>
        </w:rPr>
        <w:t xml:space="preserve"> сельсовета </w:t>
      </w:r>
    </w:p>
    <w:p w:rsidR="008164DD" w:rsidRDefault="008164DD" w:rsidP="00DD3875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sz w:val="26"/>
          <w:szCs w:val="26"/>
          <w:lang w:eastAsia="en-US"/>
        </w:rPr>
      </w:pPr>
      <w:r w:rsidRPr="000C4F2F">
        <w:rPr>
          <w:b/>
          <w:bCs/>
          <w:color w:val="000000"/>
          <w:spacing w:val="-2"/>
          <w:sz w:val="26"/>
          <w:szCs w:val="26"/>
          <w:lang w:eastAsia="en-US"/>
        </w:rPr>
        <w:t xml:space="preserve">Усть-Таркского района Новосибирской области </w:t>
      </w:r>
    </w:p>
    <w:p w:rsidR="008164DD" w:rsidRPr="000C4F2F" w:rsidRDefault="008164DD" w:rsidP="00DD3875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sz w:val="26"/>
          <w:szCs w:val="26"/>
          <w:lang w:eastAsia="en-US"/>
        </w:rPr>
      </w:pPr>
    </w:p>
    <w:p w:rsidR="008164DD" w:rsidRPr="000C4F2F" w:rsidRDefault="008164DD" w:rsidP="00DD3875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0C4F2F">
        <w:rPr>
          <w:color w:val="000000"/>
          <w:sz w:val="26"/>
          <w:szCs w:val="26"/>
        </w:rPr>
        <w:t xml:space="preserve">2.1.Администрация </w:t>
      </w:r>
      <w:r w:rsidRPr="000C4F2F">
        <w:rPr>
          <w:sz w:val="26"/>
          <w:szCs w:val="26"/>
        </w:rPr>
        <w:t>Щербаковского</w:t>
      </w:r>
      <w:r w:rsidRPr="000C4F2F">
        <w:rPr>
          <w:color w:val="000000"/>
          <w:sz w:val="26"/>
          <w:szCs w:val="26"/>
        </w:rPr>
        <w:t xml:space="preserve"> </w:t>
      </w:r>
      <w:r w:rsidRPr="000C4F2F">
        <w:rPr>
          <w:sz w:val="26"/>
          <w:szCs w:val="26"/>
          <w:lang w:eastAsia="en-US"/>
        </w:rPr>
        <w:fldChar w:fldCharType="begin"/>
      </w:r>
      <w:r w:rsidRPr="000C4F2F">
        <w:rPr>
          <w:sz w:val="26"/>
          <w:szCs w:val="26"/>
          <w:lang w:eastAsia="en-US"/>
        </w:rPr>
        <w:instrText xml:space="preserve"> MERGEFIELD "какого_совета" </w:instrText>
      </w:r>
      <w:r w:rsidRPr="000C4F2F">
        <w:rPr>
          <w:sz w:val="26"/>
          <w:szCs w:val="26"/>
          <w:lang w:eastAsia="en-US"/>
        </w:rPr>
        <w:fldChar w:fldCharType="end"/>
      </w:r>
      <w:r w:rsidRPr="000C4F2F">
        <w:rPr>
          <w:sz w:val="26"/>
          <w:szCs w:val="26"/>
        </w:rPr>
        <w:t>сельсовета Усть-Таркского района Новосибирской области:</w:t>
      </w:r>
    </w:p>
    <w:p w:rsidR="008164DD" w:rsidRPr="000C4F2F" w:rsidRDefault="008164DD" w:rsidP="00DD3875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en-US"/>
        </w:rPr>
      </w:pPr>
      <w:r w:rsidRPr="000C4F2F">
        <w:rPr>
          <w:sz w:val="26"/>
          <w:szCs w:val="26"/>
          <w:lang w:eastAsia="en-US"/>
        </w:rPr>
        <w:t>1) передает межбюджетные трансферты бюджету Усть-Таркского района Новосибирской области на осуществление переданных полномочий;</w:t>
      </w:r>
    </w:p>
    <w:p w:rsidR="008164DD" w:rsidRPr="000C4F2F" w:rsidRDefault="008164DD" w:rsidP="00DD3875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en-US"/>
        </w:rPr>
      </w:pPr>
      <w:r w:rsidRPr="000C4F2F">
        <w:rPr>
          <w:sz w:val="26"/>
          <w:szCs w:val="26"/>
          <w:lang w:eastAsia="en-US"/>
        </w:rPr>
        <w:t>2) получает отчеты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полномочий;</w:t>
      </w:r>
    </w:p>
    <w:p w:rsidR="008164DD" w:rsidRPr="000C4F2F" w:rsidRDefault="008164DD" w:rsidP="00DD3875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en-US"/>
        </w:rPr>
      </w:pPr>
      <w:r w:rsidRPr="000C4F2F">
        <w:rPr>
          <w:sz w:val="26"/>
          <w:szCs w:val="26"/>
          <w:lang w:eastAsia="en-US"/>
        </w:rPr>
        <w:t>3) имеет право приостановить перечисление предусмотренных настоящим Соглашением межбюджетных трансфертов в случае неисполнения Администрацией Усть-Таркского района</w:t>
      </w:r>
      <w:r w:rsidRPr="000C4F2F">
        <w:rPr>
          <w:color w:val="000000"/>
          <w:sz w:val="26"/>
          <w:szCs w:val="26"/>
        </w:rPr>
        <w:t xml:space="preserve"> Новосибирской области</w:t>
      </w:r>
      <w:r w:rsidRPr="000C4F2F">
        <w:rPr>
          <w:sz w:val="26"/>
          <w:szCs w:val="26"/>
          <w:lang w:eastAsia="en-US"/>
        </w:rPr>
        <w:t xml:space="preserve"> переданных по настоящему Соглашению полномочий;</w:t>
      </w:r>
    </w:p>
    <w:p w:rsidR="008164DD" w:rsidRPr="000C4F2F" w:rsidRDefault="008164DD" w:rsidP="00DD3875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en-US"/>
        </w:rPr>
      </w:pPr>
      <w:r w:rsidRPr="000C4F2F">
        <w:rPr>
          <w:sz w:val="26"/>
          <w:szCs w:val="26"/>
          <w:lang w:eastAsia="en-US"/>
        </w:rPr>
        <w:t>4) в</w:t>
      </w:r>
      <w:r w:rsidRPr="000C4F2F">
        <w:rPr>
          <w:color w:val="000000"/>
          <w:sz w:val="26"/>
          <w:szCs w:val="26"/>
        </w:rPr>
        <w:t xml:space="preserve">зыскивает в установленном порядке использованные не по целевому назначению средства, предоставленные на осуществление полномочий, предусмотренных в разделе 1 настоящего Соглашения;  </w:t>
      </w:r>
    </w:p>
    <w:p w:rsidR="008164DD" w:rsidRPr="000C4F2F" w:rsidRDefault="008164DD" w:rsidP="00DD3875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en-US"/>
        </w:rPr>
      </w:pPr>
      <w:r w:rsidRPr="000C4F2F">
        <w:rPr>
          <w:sz w:val="26"/>
          <w:szCs w:val="26"/>
          <w:lang w:eastAsia="en-US"/>
        </w:rPr>
        <w:t>5) к</w:t>
      </w:r>
      <w:r w:rsidRPr="000C4F2F">
        <w:rPr>
          <w:color w:val="000000"/>
          <w:sz w:val="26"/>
          <w:szCs w:val="26"/>
        </w:rPr>
        <w:t>онтролирует осуществление администрацией Усть-Таркского района Новосибирской области полномочий, предусмотренных в разделе 1 настоящего Соглашения, а также целевое использование предоставленных на эти цели финансовых средств;</w:t>
      </w:r>
    </w:p>
    <w:p w:rsidR="008164DD" w:rsidRPr="000C4F2F" w:rsidRDefault="008164DD" w:rsidP="00DD3875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0C4F2F">
        <w:rPr>
          <w:sz w:val="26"/>
          <w:szCs w:val="26"/>
          <w:lang w:eastAsia="en-US"/>
        </w:rPr>
        <w:t xml:space="preserve">6) </w:t>
      </w:r>
      <w:r w:rsidRPr="000C4F2F">
        <w:rPr>
          <w:color w:val="000000"/>
          <w:sz w:val="26"/>
          <w:szCs w:val="26"/>
        </w:rPr>
        <w:t>запрашивает у администрации Усть-Таркского района Новосибирской области документы, отчеты и иную информацию, связанную с выполнением переданных ей полномочий;</w:t>
      </w:r>
    </w:p>
    <w:p w:rsidR="008164DD" w:rsidRPr="000C4F2F" w:rsidRDefault="008164DD" w:rsidP="00DD3875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en-US"/>
        </w:rPr>
      </w:pPr>
      <w:r w:rsidRPr="000C4F2F">
        <w:rPr>
          <w:sz w:val="26"/>
          <w:szCs w:val="26"/>
          <w:lang w:eastAsia="en-US"/>
        </w:rPr>
        <w:t xml:space="preserve">7) направляет в администрацию Усть-Таркского района </w:t>
      </w:r>
      <w:r w:rsidRPr="000C4F2F">
        <w:rPr>
          <w:color w:val="000000"/>
          <w:sz w:val="26"/>
          <w:szCs w:val="26"/>
        </w:rPr>
        <w:t xml:space="preserve">Новосибирской области </w:t>
      </w:r>
      <w:r w:rsidRPr="000C4F2F">
        <w:rPr>
          <w:sz w:val="26"/>
          <w:szCs w:val="26"/>
          <w:lang w:eastAsia="en-US"/>
        </w:rPr>
        <w:t>предложения о проведении мероприятий, которые могут включать рекомендации по срокам, целям, задачам и исполнителям проводимых мероприятий, способы их проведения;</w:t>
      </w:r>
    </w:p>
    <w:p w:rsidR="008164DD" w:rsidRPr="000C4F2F" w:rsidRDefault="008164DD" w:rsidP="00DD3875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  <w:r w:rsidRPr="000C4F2F">
        <w:rPr>
          <w:sz w:val="26"/>
          <w:szCs w:val="26"/>
        </w:rPr>
        <w:t xml:space="preserve">8) </w:t>
      </w:r>
      <w:r w:rsidRPr="000C4F2F">
        <w:rPr>
          <w:color w:val="000000"/>
          <w:sz w:val="26"/>
          <w:szCs w:val="26"/>
        </w:rPr>
        <w:t>согласовывает распорядок работы культурно-досугового учреждения с администрацией Усть-Таркского района Новосибирской области;</w:t>
      </w:r>
    </w:p>
    <w:p w:rsidR="008164DD" w:rsidRPr="000C4F2F" w:rsidRDefault="008164DD" w:rsidP="00DD3875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C4F2F">
        <w:rPr>
          <w:color w:val="000000"/>
          <w:sz w:val="26"/>
          <w:szCs w:val="26"/>
        </w:rPr>
        <w:t>10) заслушивает отчеты о деятельности культурно-досугового учреждения.</w:t>
      </w:r>
    </w:p>
    <w:p w:rsidR="008164DD" w:rsidRPr="000C4F2F" w:rsidRDefault="008164DD" w:rsidP="00DD3875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2.2. В целях осуществления полномочий настоящего соглашения, поселение передает Администрации Усть-Таркского района</w:t>
      </w:r>
      <w:r w:rsidRPr="000C4F2F">
        <w:rPr>
          <w:color w:val="000000"/>
          <w:sz w:val="26"/>
          <w:szCs w:val="26"/>
        </w:rPr>
        <w:t xml:space="preserve"> Новосибирской области</w:t>
      </w:r>
      <w:r w:rsidRPr="000C4F2F">
        <w:rPr>
          <w:sz w:val="26"/>
          <w:szCs w:val="26"/>
        </w:rPr>
        <w:t xml:space="preserve"> безвозмездно в бессрочное пользование на срок действия настоящего соглашения имущество (движимое и недвижимое), предназначенное для организации досуга населения, находящееся в собственности Поселения по отдельному договору и передаточным актам.</w:t>
      </w:r>
    </w:p>
    <w:p w:rsidR="008164DD" w:rsidRPr="000C4F2F" w:rsidRDefault="008164DD" w:rsidP="00DD387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2.3. Администрация Щербаковского </w:t>
      </w:r>
      <w:r w:rsidRPr="000C4F2F">
        <w:rPr>
          <w:sz w:val="26"/>
          <w:szCs w:val="26"/>
          <w:lang w:eastAsia="en-US"/>
        </w:rPr>
        <w:fldChar w:fldCharType="begin"/>
      </w:r>
      <w:r w:rsidRPr="000C4F2F">
        <w:rPr>
          <w:sz w:val="26"/>
          <w:szCs w:val="26"/>
          <w:lang w:eastAsia="en-US"/>
        </w:rPr>
        <w:instrText xml:space="preserve"> MERGEFIELD "какого_совета" </w:instrText>
      </w:r>
      <w:r w:rsidRPr="000C4F2F">
        <w:rPr>
          <w:sz w:val="26"/>
          <w:szCs w:val="26"/>
          <w:lang w:eastAsia="en-US"/>
        </w:rPr>
        <w:fldChar w:fldCharType="end"/>
      </w:r>
      <w:r w:rsidRPr="000C4F2F">
        <w:rPr>
          <w:sz w:val="26"/>
          <w:szCs w:val="26"/>
        </w:rPr>
        <w:t xml:space="preserve">сельсовета Усть-Таркского района Новосибирской области вправе на укрепление материально-технической базы, проведение косметического и капитального ремонта учреждений культуры, на проведение культурно-массовых мероприятий, обрядов, создание клубных формирований с учетом интересов и потребностей населения поселений оказывать дополнительную финансовую помощь за счет остатков средств по итогам года или профицита бюджет Щербаковского </w:t>
      </w:r>
      <w:r w:rsidRPr="000C4F2F">
        <w:rPr>
          <w:sz w:val="26"/>
          <w:szCs w:val="26"/>
          <w:lang w:eastAsia="en-US"/>
        </w:rPr>
        <w:fldChar w:fldCharType="begin"/>
      </w:r>
      <w:r w:rsidRPr="000C4F2F">
        <w:rPr>
          <w:sz w:val="26"/>
          <w:szCs w:val="26"/>
          <w:lang w:eastAsia="en-US"/>
        </w:rPr>
        <w:instrText xml:space="preserve"> MERGEFIELD "какого_совета" </w:instrText>
      </w:r>
      <w:r w:rsidRPr="000C4F2F">
        <w:rPr>
          <w:sz w:val="26"/>
          <w:szCs w:val="26"/>
          <w:lang w:eastAsia="en-US"/>
        </w:rPr>
        <w:fldChar w:fldCharType="end"/>
      </w:r>
      <w:r w:rsidRPr="000C4F2F">
        <w:rPr>
          <w:sz w:val="26"/>
          <w:szCs w:val="26"/>
        </w:rPr>
        <w:t>сельсовета Усть-Таркского района Новосибирской области.</w:t>
      </w:r>
    </w:p>
    <w:p w:rsidR="008164DD" w:rsidRPr="000C4F2F" w:rsidRDefault="008164DD" w:rsidP="00DD387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8164DD" w:rsidRPr="000C4F2F" w:rsidRDefault="008164DD" w:rsidP="00DD3875">
      <w:pPr>
        <w:shd w:val="clear" w:color="auto" w:fill="FFFFFF"/>
        <w:spacing w:line="228" w:lineRule="auto"/>
        <w:jc w:val="center"/>
        <w:rPr>
          <w:color w:val="000000"/>
          <w:sz w:val="26"/>
          <w:szCs w:val="26"/>
        </w:rPr>
      </w:pPr>
      <w:r w:rsidRPr="000C4F2F">
        <w:rPr>
          <w:b/>
          <w:bCs/>
          <w:color w:val="000000"/>
          <w:spacing w:val="-2"/>
          <w:sz w:val="26"/>
          <w:szCs w:val="26"/>
          <w:lang w:eastAsia="en-US"/>
        </w:rPr>
        <w:t>3. Полномочия и обязанности Администрации Усть-Таркского района</w:t>
      </w:r>
      <w:r w:rsidRPr="000C4F2F">
        <w:rPr>
          <w:color w:val="000000"/>
          <w:sz w:val="26"/>
          <w:szCs w:val="26"/>
        </w:rPr>
        <w:t xml:space="preserve"> </w:t>
      </w:r>
    </w:p>
    <w:p w:rsidR="008164DD" w:rsidRDefault="008164DD" w:rsidP="00DD3875">
      <w:pPr>
        <w:shd w:val="clear" w:color="auto" w:fill="FFFFFF"/>
        <w:spacing w:line="228" w:lineRule="auto"/>
        <w:jc w:val="center"/>
        <w:rPr>
          <w:b/>
          <w:bCs/>
          <w:color w:val="000000"/>
          <w:sz w:val="26"/>
          <w:szCs w:val="26"/>
        </w:rPr>
      </w:pPr>
      <w:r w:rsidRPr="000C4F2F">
        <w:rPr>
          <w:b/>
          <w:bCs/>
          <w:color w:val="000000"/>
          <w:sz w:val="26"/>
          <w:szCs w:val="26"/>
        </w:rPr>
        <w:t>Новосибирской области</w:t>
      </w:r>
    </w:p>
    <w:p w:rsidR="008164DD" w:rsidRPr="000C4F2F" w:rsidRDefault="008164DD" w:rsidP="00DD3875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sz w:val="26"/>
          <w:szCs w:val="26"/>
          <w:lang w:eastAsia="en-US"/>
        </w:rPr>
      </w:pPr>
    </w:p>
    <w:p w:rsidR="008164DD" w:rsidRPr="000C4F2F" w:rsidRDefault="008164DD" w:rsidP="00DD3875">
      <w:pPr>
        <w:shd w:val="clear" w:color="auto" w:fill="FFFFFF"/>
        <w:ind w:firstLine="567"/>
        <w:jc w:val="both"/>
        <w:rPr>
          <w:color w:val="000000"/>
          <w:sz w:val="26"/>
          <w:szCs w:val="26"/>
        </w:rPr>
      </w:pPr>
      <w:r w:rsidRPr="000C4F2F">
        <w:rPr>
          <w:color w:val="000000"/>
          <w:sz w:val="26"/>
          <w:szCs w:val="26"/>
        </w:rPr>
        <w:t>3.1.Администрация Усть-Таркского района Новосибирской области:</w:t>
      </w:r>
    </w:p>
    <w:p w:rsidR="008164DD" w:rsidRPr="000C4F2F" w:rsidRDefault="008164DD" w:rsidP="00DD3875">
      <w:pPr>
        <w:pStyle w:val="ListParagraph"/>
        <w:numPr>
          <w:ilvl w:val="0"/>
          <w:numId w:val="6"/>
        </w:numPr>
        <w:shd w:val="clear" w:color="auto" w:fill="FFFFFF"/>
        <w:ind w:left="540" w:firstLine="360"/>
        <w:jc w:val="both"/>
        <w:rPr>
          <w:color w:val="000000"/>
          <w:sz w:val="26"/>
          <w:szCs w:val="26"/>
        </w:rPr>
      </w:pPr>
      <w:r w:rsidRPr="000C4F2F">
        <w:rPr>
          <w:color w:val="000000"/>
          <w:sz w:val="26"/>
          <w:szCs w:val="26"/>
        </w:rPr>
        <w:t>Осуществляет полномочия, предусмотренные разделом 1 настоящего Соглашения;</w:t>
      </w:r>
    </w:p>
    <w:p w:rsidR="008164DD" w:rsidRPr="000C4F2F" w:rsidRDefault="008164DD" w:rsidP="00DD3875">
      <w:pPr>
        <w:pStyle w:val="ListParagraph"/>
        <w:numPr>
          <w:ilvl w:val="0"/>
          <w:numId w:val="6"/>
        </w:numPr>
        <w:shd w:val="clear" w:color="auto" w:fill="FFFFFF"/>
        <w:ind w:left="540" w:firstLine="453"/>
        <w:jc w:val="both"/>
        <w:rPr>
          <w:color w:val="000000"/>
          <w:sz w:val="26"/>
          <w:szCs w:val="26"/>
        </w:rPr>
      </w:pPr>
      <w:r w:rsidRPr="000C4F2F">
        <w:rPr>
          <w:color w:val="000000"/>
          <w:sz w:val="26"/>
          <w:szCs w:val="26"/>
        </w:rPr>
        <w:t>Распоряжается переданными ей межбюджетными трансфертами по целевому назначению</w:t>
      </w:r>
    </w:p>
    <w:p w:rsidR="008164DD" w:rsidRPr="000C4F2F" w:rsidRDefault="008164DD" w:rsidP="00DD3875">
      <w:pPr>
        <w:pStyle w:val="ListParagraph"/>
        <w:numPr>
          <w:ilvl w:val="0"/>
          <w:numId w:val="6"/>
        </w:numPr>
        <w:ind w:left="540" w:firstLine="453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Обеспечивает учёт финансово-хозяйственной деятельности учреждения культуры, основных материальных фондов; </w:t>
      </w:r>
    </w:p>
    <w:p w:rsidR="008164DD" w:rsidRPr="000C4F2F" w:rsidRDefault="008164DD" w:rsidP="00DD3875">
      <w:pPr>
        <w:pStyle w:val="ListParagraph"/>
        <w:numPr>
          <w:ilvl w:val="0"/>
          <w:numId w:val="6"/>
        </w:numPr>
        <w:shd w:val="clear" w:color="auto" w:fill="FFFFFF"/>
        <w:ind w:left="540" w:firstLine="453"/>
        <w:jc w:val="both"/>
        <w:rPr>
          <w:color w:val="000000"/>
          <w:sz w:val="26"/>
          <w:szCs w:val="26"/>
        </w:rPr>
      </w:pPr>
      <w:r w:rsidRPr="000C4F2F">
        <w:rPr>
          <w:color w:val="000000"/>
          <w:sz w:val="26"/>
          <w:szCs w:val="26"/>
        </w:rPr>
        <w:t>Предоставляет ежеквартальные и годовой отчеты об исполнении переданных полномочий в рамках предоставленных межбюджетных трансфертов</w:t>
      </w:r>
      <w:r>
        <w:rPr>
          <w:color w:val="000000"/>
          <w:sz w:val="26"/>
          <w:szCs w:val="26"/>
        </w:rPr>
        <w:t xml:space="preserve"> </w:t>
      </w:r>
      <w:r w:rsidRPr="000C4F2F">
        <w:rPr>
          <w:color w:val="000000"/>
          <w:sz w:val="26"/>
          <w:szCs w:val="26"/>
        </w:rPr>
        <w:t>(согласно приложению к соглашению), также документы и иную информацию, связанную с выполнением переданных полномочий;</w:t>
      </w:r>
    </w:p>
    <w:p w:rsidR="008164DD" w:rsidRPr="000C4F2F" w:rsidRDefault="008164DD" w:rsidP="00DD3875">
      <w:pPr>
        <w:pStyle w:val="ListParagraph"/>
        <w:numPr>
          <w:ilvl w:val="0"/>
          <w:numId w:val="6"/>
        </w:numPr>
        <w:ind w:left="540" w:firstLine="453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Реализация конституционных прав граждан на свободное творчество и участие культурной жизни, доступа к использованию культурных ценностей, сохранение самобытности национальных культур. </w:t>
      </w:r>
    </w:p>
    <w:p w:rsidR="008164DD" w:rsidRPr="000C4F2F" w:rsidRDefault="008164DD" w:rsidP="00DD3875">
      <w:pPr>
        <w:pStyle w:val="ListParagraph"/>
        <w:numPr>
          <w:ilvl w:val="0"/>
          <w:numId w:val="6"/>
        </w:numPr>
        <w:ind w:left="540" w:firstLine="453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Содействие в создании условий для организации досуга и обеспечения жителей поселения услугами учреждений культуры. Организация сбора статистических показателей, характеризующих состояние сферы культуры муниципального образования, и предоставление указанных данных органам государственной власти в порядке, установленном Правительством Российской Федерации. </w:t>
      </w:r>
    </w:p>
    <w:p w:rsidR="008164DD" w:rsidRPr="000C4F2F" w:rsidRDefault="008164DD" w:rsidP="00DD3875">
      <w:pPr>
        <w:pStyle w:val="ListParagraph"/>
        <w:numPr>
          <w:ilvl w:val="0"/>
          <w:numId w:val="6"/>
        </w:numPr>
        <w:ind w:left="540" w:firstLine="453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Координация деятельности учреждений культуры района в целях осуществления политики в сфере культуры, решение творческих проблем и вопросов. Разработка и внедрение в практику работы учреждений культуры новых форм и методов работы, экономического регулирования, ценообразования и т.д. </w:t>
      </w:r>
    </w:p>
    <w:p w:rsidR="008164DD" w:rsidRPr="000C4F2F" w:rsidRDefault="008164DD" w:rsidP="00DD3875">
      <w:pPr>
        <w:pStyle w:val="ListParagraph"/>
        <w:numPr>
          <w:ilvl w:val="0"/>
          <w:numId w:val="6"/>
        </w:numPr>
        <w:ind w:left="540" w:firstLine="453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Обеспечение методической и практической помощи работниками отдела культуры, районного организационно-методического центра и другими ведущими специалистами в области культуры. </w:t>
      </w:r>
    </w:p>
    <w:p w:rsidR="008164DD" w:rsidRPr="000C4F2F" w:rsidRDefault="008164DD" w:rsidP="00DD3875">
      <w:pPr>
        <w:pStyle w:val="ListParagraph"/>
        <w:numPr>
          <w:ilvl w:val="0"/>
          <w:numId w:val="6"/>
        </w:numPr>
        <w:ind w:left="540" w:firstLine="453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Обеспечение государственной статистической отчетности в сфере культуры в целом по району, проведение сравнительного анализа. </w:t>
      </w:r>
    </w:p>
    <w:p w:rsidR="008164DD" w:rsidRPr="000C4F2F" w:rsidRDefault="008164DD" w:rsidP="00DD3875">
      <w:pPr>
        <w:pStyle w:val="ListParagraph"/>
        <w:numPr>
          <w:ilvl w:val="0"/>
          <w:numId w:val="6"/>
        </w:numPr>
        <w:ind w:left="540" w:firstLine="453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Разработка целевых, перспективных, годовых планов и комплексных программ развития и сохранения культуры района с учетом интересов жителей поселения, организация районных конкурсов, праздников, фестивалей и иных творческих проектов с привлечением коллективов и участников художественной самодеятельности поселения. </w:t>
      </w:r>
    </w:p>
    <w:p w:rsidR="008164DD" w:rsidRPr="000C4F2F" w:rsidRDefault="008164DD" w:rsidP="00DD3875">
      <w:pPr>
        <w:pStyle w:val="ListParagraph"/>
        <w:numPr>
          <w:ilvl w:val="0"/>
          <w:numId w:val="6"/>
        </w:numPr>
        <w:ind w:left="540" w:firstLine="453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Осуществление правового регулирования (формирование бюджета по отрасли культуры, составление договоров и соглашений, подготовка нормативно-правовых актов по вопросам культуры). </w:t>
      </w:r>
    </w:p>
    <w:p w:rsidR="008164DD" w:rsidRPr="000C4F2F" w:rsidRDefault="008164DD" w:rsidP="00DD3875">
      <w:pPr>
        <w:pStyle w:val="ListParagraph"/>
        <w:numPr>
          <w:ilvl w:val="0"/>
          <w:numId w:val="6"/>
        </w:numPr>
        <w:ind w:left="0" w:firstLine="540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Проведение районных семинаров по учебе и повышению квалификации работников культуры, оказание консультационной помощи. </w:t>
      </w:r>
    </w:p>
    <w:p w:rsidR="008164DD" w:rsidRPr="000C4F2F" w:rsidRDefault="008164DD" w:rsidP="00DD3875">
      <w:pPr>
        <w:pStyle w:val="ListParagraph"/>
        <w:numPr>
          <w:ilvl w:val="0"/>
          <w:numId w:val="6"/>
        </w:numPr>
        <w:ind w:left="0" w:firstLine="540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Участие в установленном порядке в создании, реорганизации и ликвидации учреждений культуры, подборе и расстановке кадров; формирование органов управления культурой. </w:t>
      </w:r>
    </w:p>
    <w:p w:rsidR="008164DD" w:rsidRPr="000C4F2F" w:rsidRDefault="008164DD" w:rsidP="00DD3875">
      <w:pPr>
        <w:pStyle w:val="ListParagraph"/>
        <w:numPr>
          <w:ilvl w:val="0"/>
          <w:numId w:val="6"/>
        </w:numPr>
        <w:ind w:left="0" w:firstLine="540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Определение целей и приоритетов в развитии отдельных видов культурной деятельности, народного творчества и образования в сфере культуры. </w:t>
      </w:r>
    </w:p>
    <w:p w:rsidR="008164DD" w:rsidRPr="000C4F2F" w:rsidRDefault="008164DD" w:rsidP="00DD3875">
      <w:pPr>
        <w:pStyle w:val="ListParagraph"/>
        <w:numPr>
          <w:ilvl w:val="0"/>
          <w:numId w:val="6"/>
        </w:numPr>
        <w:ind w:left="0" w:firstLine="540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Решение вопроса укрепления материально-технической базы. </w:t>
      </w:r>
    </w:p>
    <w:p w:rsidR="008164DD" w:rsidRPr="000C4F2F" w:rsidRDefault="008164DD" w:rsidP="00DD3875">
      <w:pPr>
        <w:pStyle w:val="ListParagraph"/>
        <w:numPr>
          <w:ilvl w:val="0"/>
          <w:numId w:val="6"/>
        </w:numPr>
        <w:ind w:left="0" w:firstLine="540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Участие в областном, межрегиональном, всероссийском культурном сотрудничестве. </w:t>
      </w:r>
    </w:p>
    <w:p w:rsidR="008164DD" w:rsidRPr="000C4F2F" w:rsidRDefault="008164DD" w:rsidP="00DD3875">
      <w:pPr>
        <w:pStyle w:val="ListParagraph"/>
        <w:numPr>
          <w:ilvl w:val="0"/>
          <w:numId w:val="6"/>
        </w:numPr>
        <w:ind w:left="0" w:firstLine="540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Устанавливает штатную численность работников учреждения культуры Усть-Таркского района</w:t>
      </w:r>
      <w:r w:rsidRPr="000C4F2F">
        <w:rPr>
          <w:color w:val="000000"/>
          <w:sz w:val="26"/>
          <w:szCs w:val="26"/>
        </w:rPr>
        <w:t xml:space="preserve"> Новосибирской области</w:t>
      </w:r>
      <w:r w:rsidRPr="000C4F2F">
        <w:rPr>
          <w:sz w:val="26"/>
          <w:szCs w:val="26"/>
        </w:rPr>
        <w:t>, реализующего полномочия, предусмотренные настоящим Соглашением</w:t>
      </w:r>
    </w:p>
    <w:p w:rsidR="008164DD" w:rsidRPr="000C4F2F" w:rsidRDefault="008164DD" w:rsidP="00DD3875">
      <w:pPr>
        <w:pStyle w:val="ListParagraph"/>
        <w:numPr>
          <w:ilvl w:val="0"/>
          <w:numId w:val="6"/>
        </w:numPr>
        <w:ind w:left="0" w:firstLine="540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В процессе реализации культурной политики, осуществление других основных видов деятельности, не противоречащих законодательству Российской Федерации;</w:t>
      </w:r>
    </w:p>
    <w:p w:rsidR="008164DD" w:rsidRPr="000C4F2F" w:rsidRDefault="008164DD" w:rsidP="00DD3875">
      <w:pPr>
        <w:ind w:firstLine="540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3.3.</w:t>
      </w:r>
      <w:r>
        <w:rPr>
          <w:sz w:val="26"/>
          <w:szCs w:val="26"/>
        </w:rPr>
        <w:t xml:space="preserve"> </w:t>
      </w:r>
      <w:r w:rsidRPr="000C4F2F">
        <w:rPr>
          <w:sz w:val="26"/>
          <w:szCs w:val="26"/>
        </w:rPr>
        <w:t>Администрация Усть-Таркского района</w:t>
      </w:r>
      <w:r w:rsidRPr="000C4F2F">
        <w:rPr>
          <w:color w:val="000000"/>
          <w:sz w:val="26"/>
          <w:szCs w:val="26"/>
        </w:rPr>
        <w:t xml:space="preserve"> Новосибирской области</w:t>
      </w:r>
      <w:r w:rsidRPr="000C4F2F">
        <w:rPr>
          <w:sz w:val="26"/>
          <w:szCs w:val="26"/>
        </w:rPr>
        <w:t xml:space="preserve"> устанавливает случаи и порядок использования собственных материальных ресурсов и финансовых средств муниципального района для осуществления предусмотренных, настоящим Соглашением полномочий.</w:t>
      </w:r>
    </w:p>
    <w:p w:rsidR="008164DD" w:rsidRPr="000C4F2F" w:rsidRDefault="008164DD" w:rsidP="00DD3875">
      <w:pPr>
        <w:ind w:firstLine="567"/>
        <w:jc w:val="both"/>
        <w:rPr>
          <w:sz w:val="26"/>
          <w:szCs w:val="26"/>
        </w:rPr>
      </w:pPr>
      <w:r w:rsidRPr="000C4F2F">
        <w:rPr>
          <w:color w:val="000000"/>
          <w:sz w:val="26"/>
          <w:szCs w:val="26"/>
        </w:rPr>
        <w:t>3.4. Стороны имеют право принимать иные меры, необходимые для реализации настоящего Соглашения путем заключения дополнительных соглашений направленных на реализацию настоящего Соглашения или путем внесение изменений в действующее Соглашение.</w:t>
      </w:r>
    </w:p>
    <w:p w:rsidR="008164DD" w:rsidRPr="000C4F2F" w:rsidRDefault="008164DD" w:rsidP="00DD3875">
      <w:pPr>
        <w:ind w:firstLine="567"/>
        <w:jc w:val="both"/>
        <w:rPr>
          <w:sz w:val="26"/>
          <w:szCs w:val="26"/>
        </w:rPr>
      </w:pPr>
    </w:p>
    <w:p w:rsidR="008164DD" w:rsidRDefault="008164DD" w:rsidP="00DD3875">
      <w:pPr>
        <w:shd w:val="clear" w:color="auto" w:fill="FFFFFF"/>
        <w:spacing w:line="228" w:lineRule="auto"/>
        <w:ind w:firstLine="540"/>
        <w:jc w:val="center"/>
        <w:rPr>
          <w:b/>
          <w:bCs/>
          <w:color w:val="000000"/>
          <w:spacing w:val="-2"/>
          <w:sz w:val="26"/>
          <w:szCs w:val="26"/>
          <w:lang w:eastAsia="en-US"/>
        </w:rPr>
      </w:pPr>
      <w:r w:rsidRPr="000C4F2F">
        <w:rPr>
          <w:b/>
          <w:bCs/>
          <w:color w:val="000000"/>
          <w:spacing w:val="-2"/>
          <w:sz w:val="26"/>
          <w:szCs w:val="26"/>
          <w:lang w:eastAsia="en-US"/>
        </w:rPr>
        <w:t>4. Порядок определения ежегодного объёма межбюджетных трансфертов</w:t>
      </w:r>
    </w:p>
    <w:p w:rsidR="008164DD" w:rsidRPr="000C4F2F" w:rsidRDefault="008164DD" w:rsidP="00DD3875">
      <w:pPr>
        <w:shd w:val="clear" w:color="auto" w:fill="FFFFFF"/>
        <w:spacing w:line="228" w:lineRule="auto"/>
        <w:ind w:firstLine="540"/>
        <w:jc w:val="center"/>
        <w:rPr>
          <w:b/>
          <w:bCs/>
          <w:color w:val="000000"/>
          <w:spacing w:val="-2"/>
          <w:sz w:val="26"/>
          <w:szCs w:val="26"/>
          <w:lang w:eastAsia="en-US"/>
        </w:rPr>
      </w:pPr>
    </w:p>
    <w:p w:rsidR="008164DD" w:rsidRPr="000C4F2F" w:rsidRDefault="008164DD" w:rsidP="00DD3875">
      <w:pPr>
        <w:shd w:val="clear" w:color="auto" w:fill="FFFFFF"/>
        <w:spacing w:line="228" w:lineRule="auto"/>
        <w:ind w:firstLine="540"/>
        <w:jc w:val="both"/>
        <w:rPr>
          <w:sz w:val="26"/>
          <w:szCs w:val="26"/>
          <w:lang w:eastAsia="en-US"/>
        </w:rPr>
      </w:pPr>
      <w:r w:rsidRPr="000C4F2F">
        <w:rPr>
          <w:color w:val="000000"/>
          <w:spacing w:val="-2"/>
          <w:sz w:val="26"/>
          <w:szCs w:val="26"/>
          <w:lang w:eastAsia="en-US"/>
        </w:rPr>
        <w:t>4.1.</w:t>
      </w:r>
      <w:r>
        <w:rPr>
          <w:color w:val="000000"/>
          <w:spacing w:val="-2"/>
          <w:sz w:val="26"/>
          <w:szCs w:val="26"/>
          <w:lang w:eastAsia="en-US"/>
        </w:rPr>
        <w:t xml:space="preserve"> </w:t>
      </w:r>
      <w:r w:rsidRPr="000C4F2F">
        <w:rPr>
          <w:color w:val="000000"/>
          <w:spacing w:val="-2"/>
          <w:sz w:val="26"/>
          <w:szCs w:val="26"/>
          <w:lang w:eastAsia="en-US"/>
        </w:rPr>
        <w:t xml:space="preserve">Объём ежегодных межбюджетных трансфертов, необходимых для осуществления передаваемых </w:t>
      </w:r>
      <w:r w:rsidRPr="000C4F2F">
        <w:rPr>
          <w:color w:val="000000"/>
          <w:sz w:val="26"/>
          <w:szCs w:val="26"/>
          <w:lang w:eastAsia="en-US"/>
        </w:rPr>
        <w:t xml:space="preserve">полномочий, определяется на основании муниципальных нормативных правовых актов, </w:t>
      </w:r>
      <w:r w:rsidRPr="000C4F2F">
        <w:rPr>
          <w:sz w:val="26"/>
          <w:szCs w:val="26"/>
          <w:lang w:eastAsia="en-US"/>
        </w:rPr>
        <w:t>регламентирующих порядок планирования бюджетных ассигнований по исполнению действующих и принимаемых обязательств на очередной финансовый год и плановый период.</w:t>
      </w:r>
    </w:p>
    <w:p w:rsidR="008164DD" w:rsidRPr="000C4F2F" w:rsidRDefault="008164DD" w:rsidP="00DD3875">
      <w:pPr>
        <w:ind w:firstLine="540"/>
        <w:jc w:val="both"/>
        <w:rPr>
          <w:sz w:val="26"/>
          <w:szCs w:val="26"/>
          <w:lang w:eastAsia="en-US"/>
        </w:rPr>
      </w:pPr>
      <w:r w:rsidRPr="000C4F2F">
        <w:rPr>
          <w:sz w:val="26"/>
          <w:szCs w:val="26"/>
          <w:lang w:eastAsia="en-US"/>
        </w:rPr>
        <w:t xml:space="preserve">4.2. Расчетный объем межбюджетных трансфертов на очередной год, определенный в соответствии с настоящим Соглашением, и значения показателей, использованных при расчете, доводятся до </w:t>
      </w:r>
      <w:r w:rsidRPr="000C4F2F">
        <w:rPr>
          <w:color w:val="000000"/>
          <w:sz w:val="26"/>
          <w:szCs w:val="26"/>
        </w:rPr>
        <w:t xml:space="preserve">Администрации </w:t>
      </w:r>
      <w:r w:rsidRPr="000C4F2F">
        <w:rPr>
          <w:sz w:val="26"/>
          <w:szCs w:val="26"/>
        </w:rPr>
        <w:t>Щербаковского</w:t>
      </w:r>
      <w:r w:rsidRPr="000C4F2F">
        <w:rPr>
          <w:color w:val="000000"/>
          <w:sz w:val="26"/>
          <w:szCs w:val="26"/>
        </w:rPr>
        <w:t xml:space="preserve"> </w:t>
      </w:r>
      <w:r w:rsidRPr="000C4F2F">
        <w:rPr>
          <w:sz w:val="26"/>
          <w:szCs w:val="26"/>
          <w:lang w:eastAsia="en-US"/>
        </w:rPr>
        <w:fldChar w:fldCharType="begin"/>
      </w:r>
      <w:r w:rsidRPr="000C4F2F">
        <w:rPr>
          <w:sz w:val="26"/>
          <w:szCs w:val="26"/>
          <w:lang w:eastAsia="en-US"/>
        </w:rPr>
        <w:instrText xml:space="preserve"> MERGEFIELD "какого_совета" </w:instrText>
      </w:r>
      <w:r w:rsidRPr="000C4F2F">
        <w:rPr>
          <w:sz w:val="26"/>
          <w:szCs w:val="26"/>
          <w:lang w:eastAsia="en-US"/>
        </w:rPr>
        <w:fldChar w:fldCharType="end"/>
      </w:r>
      <w:r w:rsidRPr="000C4F2F">
        <w:rPr>
          <w:sz w:val="26"/>
          <w:szCs w:val="26"/>
        </w:rPr>
        <w:t xml:space="preserve">сельсовета Усть-Таркского района Новосибирской области </w:t>
      </w:r>
      <w:r w:rsidRPr="000C4F2F">
        <w:rPr>
          <w:sz w:val="26"/>
          <w:szCs w:val="26"/>
          <w:lang w:eastAsia="en-US"/>
        </w:rPr>
        <w:t>не позднее, чем за 2 месяца до начала очередного финансового года.</w:t>
      </w:r>
    </w:p>
    <w:p w:rsidR="008164DD" w:rsidRPr="000C4F2F" w:rsidRDefault="008164DD" w:rsidP="00DD3875">
      <w:pPr>
        <w:ind w:firstLine="540"/>
        <w:jc w:val="both"/>
        <w:rPr>
          <w:sz w:val="26"/>
          <w:szCs w:val="26"/>
          <w:lang w:eastAsia="en-US"/>
        </w:rPr>
      </w:pPr>
      <w:r w:rsidRPr="000C4F2F">
        <w:rPr>
          <w:sz w:val="26"/>
          <w:szCs w:val="26"/>
          <w:lang w:eastAsia="en-US"/>
        </w:rPr>
        <w:t>4.3. Объем межбюджетных трансфертов на год действия Соглашения, определенный в установленном выше порядке, равен объёму финансирования передаваемых полномочий на очередной финансовый год.</w:t>
      </w:r>
    </w:p>
    <w:p w:rsidR="008164DD" w:rsidRPr="007D5459" w:rsidRDefault="008164DD" w:rsidP="00DD3875">
      <w:pPr>
        <w:ind w:firstLine="540"/>
        <w:jc w:val="both"/>
        <w:rPr>
          <w:b/>
          <w:sz w:val="26"/>
          <w:szCs w:val="26"/>
          <w:u w:val="single"/>
          <w:lang w:eastAsia="en-US"/>
        </w:rPr>
      </w:pPr>
      <w:r w:rsidRPr="007D5459">
        <w:rPr>
          <w:spacing w:val="-2"/>
          <w:sz w:val="26"/>
          <w:szCs w:val="26"/>
          <w:lang w:eastAsia="en-US"/>
        </w:rPr>
        <w:t>4.4.</w:t>
      </w:r>
      <w:r w:rsidRPr="007D5459">
        <w:rPr>
          <w:sz w:val="26"/>
          <w:szCs w:val="26"/>
          <w:lang w:eastAsia="en-US"/>
        </w:rPr>
        <w:t xml:space="preserve"> Объем межбюджетных трансфертов на период с «01» января 2023</w:t>
      </w:r>
      <w:r w:rsidRPr="007D5459">
        <w:rPr>
          <w:sz w:val="26"/>
          <w:szCs w:val="26"/>
          <w:lang w:eastAsia="en-US"/>
        </w:rPr>
        <w:fldChar w:fldCharType="begin"/>
      </w:r>
      <w:r w:rsidRPr="007D5459">
        <w:rPr>
          <w:sz w:val="26"/>
          <w:szCs w:val="26"/>
          <w:lang w:eastAsia="en-US"/>
        </w:rPr>
        <w:instrText xml:space="preserve"> MERGEFIELD "трансф_от" </w:instrText>
      </w:r>
      <w:r w:rsidRPr="007D5459">
        <w:rPr>
          <w:sz w:val="26"/>
          <w:szCs w:val="26"/>
          <w:lang w:eastAsia="en-US"/>
        </w:rPr>
        <w:fldChar w:fldCharType="end"/>
      </w:r>
      <w:r w:rsidRPr="007D5459">
        <w:rPr>
          <w:sz w:val="26"/>
          <w:szCs w:val="26"/>
          <w:lang w:eastAsia="en-US"/>
        </w:rPr>
        <w:t xml:space="preserve"> г. по «31» декабря 2023 </w:t>
      </w:r>
      <w:r w:rsidRPr="007D5459">
        <w:rPr>
          <w:sz w:val="26"/>
          <w:szCs w:val="26"/>
          <w:lang w:eastAsia="en-US"/>
        </w:rPr>
        <w:fldChar w:fldCharType="begin"/>
      </w:r>
      <w:r w:rsidRPr="007D5459">
        <w:rPr>
          <w:sz w:val="26"/>
          <w:szCs w:val="26"/>
          <w:lang w:eastAsia="en-US"/>
        </w:rPr>
        <w:instrText xml:space="preserve"> MERGEFIELD "трансф_до" </w:instrText>
      </w:r>
      <w:r w:rsidRPr="007D5459">
        <w:rPr>
          <w:sz w:val="26"/>
          <w:szCs w:val="26"/>
          <w:lang w:eastAsia="en-US"/>
        </w:rPr>
        <w:fldChar w:fldCharType="end"/>
      </w:r>
      <w:r w:rsidRPr="007D5459">
        <w:rPr>
          <w:sz w:val="26"/>
          <w:szCs w:val="26"/>
          <w:lang w:eastAsia="en-US"/>
        </w:rPr>
        <w:t xml:space="preserve">г. действия Соглашения, определенный в установленном выше порядке, равен остатку объёма финансирования передаваемых полномочий 2023 г. </w:t>
      </w:r>
      <w:r>
        <w:rPr>
          <w:sz w:val="26"/>
          <w:szCs w:val="26"/>
          <w:u w:val="single"/>
          <w:lang w:eastAsia="en-US"/>
        </w:rPr>
        <w:t>_________________ рублей</w:t>
      </w:r>
      <w:r w:rsidRPr="007D5459">
        <w:rPr>
          <w:sz w:val="26"/>
          <w:szCs w:val="26"/>
          <w:lang w:eastAsia="en-US"/>
        </w:rPr>
        <w:t xml:space="preserve">. </w:t>
      </w:r>
    </w:p>
    <w:p w:rsidR="008164DD" w:rsidRDefault="008164DD" w:rsidP="00DD3875">
      <w:pPr>
        <w:shd w:val="clear" w:color="auto" w:fill="FFFFFF"/>
        <w:spacing w:line="228" w:lineRule="auto"/>
        <w:ind w:firstLine="540"/>
        <w:jc w:val="center"/>
        <w:rPr>
          <w:b/>
          <w:bCs/>
          <w:color w:val="000000"/>
          <w:spacing w:val="-2"/>
          <w:sz w:val="26"/>
          <w:szCs w:val="26"/>
          <w:lang w:eastAsia="en-US"/>
        </w:rPr>
      </w:pPr>
    </w:p>
    <w:p w:rsidR="008164DD" w:rsidRDefault="008164DD" w:rsidP="00DD3875">
      <w:pPr>
        <w:shd w:val="clear" w:color="auto" w:fill="FFFFFF"/>
        <w:spacing w:line="228" w:lineRule="auto"/>
        <w:ind w:firstLine="540"/>
        <w:jc w:val="center"/>
        <w:rPr>
          <w:b/>
          <w:bCs/>
          <w:color w:val="000000"/>
          <w:spacing w:val="-2"/>
          <w:sz w:val="26"/>
          <w:szCs w:val="26"/>
          <w:lang w:eastAsia="en-US"/>
        </w:rPr>
      </w:pPr>
      <w:r w:rsidRPr="000C4F2F">
        <w:rPr>
          <w:b/>
          <w:bCs/>
          <w:color w:val="000000"/>
          <w:spacing w:val="-2"/>
          <w:sz w:val="26"/>
          <w:szCs w:val="26"/>
          <w:lang w:eastAsia="en-US"/>
        </w:rPr>
        <w:t>5. Финансирование переданных полномочий</w:t>
      </w:r>
      <w:bookmarkStart w:id="0" w:name="_GoBack"/>
      <w:bookmarkEnd w:id="0"/>
    </w:p>
    <w:p w:rsidR="008164DD" w:rsidRPr="000C4F2F" w:rsidRDefault="008164DD" w:rsidP="00DD3875">
      <w:pPr>
        <w:shd w:val="clear" w:color="auto" w:fill="FFFFFF"/>
        <w:spacing w:line="228" w:lineRule="auto"/>
        <w:ind w:firstLine="540"/>
        <w:jc w:val="center"/>
        <w:rPr>
          <w:b/>
          <w:bCs/>
          <w:color w:val="000000"/>
          <w:spacing w:val="-2"/>
          <w:sz w:val="26"/>
          <w:szCs w:val="26"/>
          <w:lang w:eastAsia="en-US"/>
        </w:rPr>
      </w:pPr>
    </w:p>
    <w:p w:rsidR="008164DD" w:rsidRPr="000C4F2F" w:rsidRDefault="008164DD" w:rsidP="00DD3875">
      <w:pPr>
        <w:ind w:firstLine="540"/>
        <w:jc w:val="both"/>
        <w:rPr>
          <w:sz w:val="26"/>
          <w:szCs w:val="26"/>
        </w:rPr>
      </w:pPr>
      <w:r w:rsidRPr="000C4F2F">
        <w:rPr>
          <w:sz w:val="26"/>
          <w:szCs w:val="26"/>
        </w:rPr>
        <w:tab/>
        <w:t>5.1</w:t>
      </w:r>
      <w:r w:rsidRPr="000C4F2F">
        <w:rPr>
          <w:sz w:val="26"/>
          <w:szCs w:val="26"/>
        </w:rPr>
        <w:tab/>
        <w:t xml:space="preserve">.Финансовое обеспечение передаваемых полномочий производится Администрацией Щербаковского сельсовета Усть-Таркского района Новосибирской области в пределах средств бюджета поселения в соответствии с утверждаемым решением сессии Совета депутатов Щербаковского сельсовета Усть-Таркского района Новосибирской области. </w:t>
      </w:r>
    </w:p>
    <w:p w:rsidR="008164DD" w:rsidRPr="000C4F2F" w:rsidRDefault="008164DD" w:rsidP="00DD3875">
      <w:pPr>
        <w:ind w:firstLine="540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Размеры иных межбюджетных трансфертов, передаваемых из бюджета поселения бюджету района, устанавливается решением Совета Щербаковского сельсовета Усть-Таркского района Новосибирской области (далее - Совет депутатов) о бюджете поселения на очередной финансовый год, а также решением Совета депутатов о внесении изменений в решение о бюджете поселения на очередной финансовый год в отдельном приложении к решению Совета депутатов. </w:t>
      </w:r>
    </w:p>
    <w:p w:rsidR="008164DD" w:rsidRPr="000C4F2F" w:rsidRDefault="008164DD" w:rsidP="00DD3875">
      <w:pPr>
        <w:ind w:firstLine="708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5.2</w:t>
      </w:r>
      <w:r w:rsidRPr="000C4F2F">
        <w:rPr>
          <w:sz w:val="26"/>
          <w:szCs w:val="26"/>
        </w:rPr>
        <w:tab/>
        <w:t xml:space="preserve">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</w:t>
      </w:r>
      <w:r w:rsidRPr="00C60528">
        <w:rPr>
          <w:sz w:val="26"/>
          <w:szCs w:val="26"/>
        </w:rPr>
        <w:t>подразделу 0801.</w:t>
      </w:r>
    </w:p>
    <w:p w:rsidR="008164DD" w:rsidRPr="00C60528" w:rsidRDefault="008164DD" w:rsidP="00DD3875">
      <w:pPr>
        <w:ind w:firstLine="708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5.3.</w:t>
      </w:r>
      <w:r w:rsidRPr="000C4F2F">
        <w:rPr>
          <w:sz w:val="26"/>
          <w:szCs w:val="26"/>
        </w:rPr>
        <w:tab/>
        <w:t xml:space="preserve">Межбюджетные трансферты зачисляются в бюджет района по коду бюджетной классификации доходов </w:t>
      </w:r>
      <w:r w:rsidRPr="00C60528">
        <w:rPr>
          <w:sz w:val="26"/>
          <w:szCs w:val="26"/>
        </w:rPr>
        <w:t>57008019900000610540251 «Межбюджетные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соглашениями».</w:t>
      </w:r>
    </w:p>
    <w:p w:rsidR="008164DD" w:rsidRPr="000C4F2F" w:rsidRDefault="008164DD" w:rsidP="00DD3875">
      <w:pPr>
        <w:ind w:firstLine="708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5.4.</w:t>
      </w:r>
      <w:r w:rsidRPr="000C4F2F">
        <w:rPr>
          <w:sz w:val="26"/>
          <w:szCs w:val="26"/>
        </w:rPr>
        <w:tab/>
        <w:t>Предоставление иных межбюджетных трансфертов из бюджета поселения осуществляется за счет собственных доходов, дотаций, выделенных из бюджета Усть-Таркского района Новосибирской области, и источников финансирования дефицита бюджета поселения.</w:t>
      </w:r>
    </w:p>
    <w:p w:rsidR="008164DD" w:rsidRPr="000C4F2F" w:rsidRDefault="008164DD" w:rsidP="00DD3875">
      <w:pPr>
        <w:ind w:firstLine="708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5.5.</w:t>
      </w:r>
      <w:r w:rsidRPr="000C4F2F">
        <w:rPr>
          <w:sz w:val="26"/>
          <w:szCs w:val="26"/>
        </w:rPr>
        <w:tab/>
        <w:t>Ежегодный объем межбюджетных трансфертов перечисляется ежемесячно в соответствии с утвержденным кассовым планом.</w:t>
      </w:r>
    </w:p>
    <w:p w:rsidR="008164DD" w:rsidRPr="000C4F2F" w:rsidRDefault="008164DD" w:rsidP="00DD3875">
      <w:pPr>
        <w:ind w:firstLine="708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5.6.</w:t>
      </w:r>
      <w:r w:rsidRPr="000C4F2F">
        <w:rPr>
          <w:sz w:val="26"/>
          <w:szCs w:val="26"/>
        </w:rPr>
        <w:tab/>
        <w:t>При установлении отсутствия потребности муниципального района в иных межбюджетных трансфертах, их остаток либо часть остатка подлежит возврату в доход' бюджета поселения.</w:t>
      </w:r>
    </w:p>
    <w:p w:rsidR="008164DD" w:rsidRPr="000C4F2F" w:rsidRDefault="008164DD" w:rsidP="00DD3875">
      <w:pPr>
        <w:jc w:val="both"/>
        <w:rPr>
          <w:sz w:val="26"/>
          <w:szCs w:val="26"/>
        </w:rPr>
      </w:pPr>
    </w:p>
    <w:p w:rsidR="008164DD" w:rsidRDefault="008164DD" w:rsidP="00DD3875">
      <w:pPr>
        <w:jc w:val="center"/>
        <w:rPr>
          <w:b/>
          <w:bCs/>
          <w:sz w:val="26"/>
          <w:szCs w:val="26"/>
        </w:rPr>
      </w:pPr>
      <w:r w:rsidRPr="000C4F2F">
        <w:rPr>
          <w:b/>
          <w:bCs/>
          <w:sz w:val="26"/>
          <w:szCs w:val="26"/>
        </w:rPr>
        <w:t>Статья 6. Основание и порядок прекращения настоящего соглашения</w:t>
      </w:r>
    </w:p>
    <w:p w:rsidR="008164DD" w:rsidRPr="000C4F2F" w:rsidRDefault="008164DD" w:rsidP="00DD3875">
      <w:pPr>
        <w:jc w:val="center"/>
        <w:rPr>
          <w:b/>
          <w:bCs/>
          <w:sz w:val="26"/>
          <w:szCs w:val="26"/>
        </w:rPr>
      </w:pPr>
    </w:p>
    <w:p w:rsidR="008164DD" w:rsidRPr="000C4F2F" w:rsidRDefault="008164DD" w:rsidP="00DD3875">
      <w:pPr>
        <w:ind w:firstLine="708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6.1. Настоящее Соглашение может быть досрочно прекращено:</w:t>
      </w:r>
    </w:p>
    <w:p w:rsidR="008164DD" w:rsidRPr="000C4F2F" w:rsidRDefault="008164DD" w:rsidP="00DD3875">
      <w:pPr>
        <w:ind w:firstLine="708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1) по соглашению Сторон;</w:t>
      </w:r>
    </w:p>
    <w:p w:rsidR="008164DD" w:rsidRPr="000C4F2F" w:rsidRDefault="008164DD" w:rsidP="00DD3875">
      <w:pPr>
        <w:ind w:firstLine="708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2) в одностороннем порядке без обращения в суд:</w:t>
      </w:r>
    </w:p>
    <w:p w:rsidR="008164DD" w:rsidRPr="000C4F2F" w:rsidRDefault="008164DD" w:rsidP="00DD3875">
      <w:pPr>
        <w:jc w:val="both"/>
        <w:rPr>
          <w:sz w:val="26"/>
          <w:szCs w:val="26"/>
        </w:rPr>
      </w:pPr>
      <w:r w:rsidRPr="000C4F2F">
        <w:rPr>
          <w:sz w:val="26"/>
          <w:szCs w:val="26"/>
        </w:rPr>
        <w:t>- в случае изменения законодательства, в связи с которым реализация переданных полномочий становится невозможной;</w:t>
      </w:r>
    </w:p>
    <w:p w:rsidR="008164DD" w:rsidRPr="000C4F2F" w:rsidRDefault="008164DD" w:rsidP="00DD3875">
      <w:pPr>
        <w:jc w:val="both"/>
        <w:rPr>
          <w:sz w:val="26"/>
          <w:szCs w:val="26"/>
        </w:rPr>
      </w:pPr>
      <w:r w:rsidRPr="000C4F2F">
        <w:rPr>
          <w:sz w:val="26"/>
          <w:szCs w:val="26"/>
        </w:rPr>
        <w:t>- в случае неоднократной (два и более раз) просрочки перечисления финансовых средств,</w:t>
      </w:r>
    </w:p>
    <w:p w:rsidR="008164DD" w:rsidRPr="000C4F2F" w:rsidRDefault="008164DD" w:rsidP="00DD3875">
      <w:pPr>
        <w:jc w:val="both"/>
        <w:rPr>
          <w:sz w:val="26"/>
          <w:szCs w:val="26"/>
        </w:rPr>
      </w:pPr>
      <w:r w:rsidRPr="000C4F2F">
        <w:rPr>
          <w:sz w:val="26"/>
          <w:szCs w:val="26"/>
        </w:rPr>
        <w:t>предусмотренных в подп. 1 п. 2.1.статьи 2 настоящего Соглашения, более чем 3 дня (указание сроков просрочки);</w:t>
      </w:r>
    </w:p>
    <w:p w:rsidR="008164DD" w:rsidRPr="000C4F2F" w:rsidRDefault="008164DD" w:rsidP="00DD3875">
      <w:pPr>
        <w:jc w:val="both"/>
        <w:rPr>
          <w:sz w:val="26"/>
          <w:szCs w:val="26"/>
        </w:rPr>
      </w:pPr>
      <w:r w:rsidRPr="000C4F2F">
        <w:rPr>
          <w:sz w:val="26"/>
          <w:szCs w:val="26"/>
        </w:rPr>
        <w:t>- в случае установления факта нарушения Администрацией Усть-Таркского района</w:t>
      </w:r>
      <w:r w:rsidRPr="000C4F2F">
        <w:rPr>
          <w:color w:val="000000"/>
          <w:sz w:val="26"/>
          <w:szCs w:val="26"/>
        </w:rPr>
        <w:t xml:space="preserve"> Новосибирской области</w:t>
      </w:r>
      <w:r w:rsidRPr="000C4F2F">
        <w:rPr>
          <w:sz w:val="26"/>
          <w:szCs w:val="26"/>
        </w:rPr>
        <w:t xml:space="preserve"> осуществления переданных полномочий.</w:t>
      </w:r>
    </w:p>
    <w:p w:rsidR="008164DD" w:rsidRPr="000C4F2F" w:rsidRDefault="008164DD" w:rsidP="00DD3875">
      <w:pPr>
        <w:ind w:firstLine="708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6.2. Уведомление о расторжении настоящего Соглашения в одностороннем порядке направляется другой Стороне в письменном виде. Соглашение считается расторгнутым по истечении 30 дней с даты направления указанного уведомления.</w:t>
      </w:r>
    </w:p>
    <w:p w:rsidR="008164DD" w:rsidRPr="000C4F2F" w:rsidRDefault="008164DD" w:rsidP="00DD3875">
      <w:pPr>
        <w:ind w:firstLine="708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6.3. При прекращении настоящего Соглашения Сторона 2 возвращает неиспользованные финансовые средства и имущество. </w:t>
      </w:r>
    </w:p>
    <w:p w:rsidR="008164DD" w:rsidRPr="000C4F2F" w:rsidRDefault="008164DD" w:rsidP="00DD3875">
      <w:pPr>
        <w:jc w:val="center"/>
        <w:rPr>
          <w:sz w:val="26"/>
          <w:szCs w:val="26"/>
        </w:rPr>
      </w:pPr>
    </w:p>
    <w:p w:rsidR="008164DD" w:rsidRDefault="008164DD" w:rsidP="00DD3875">
      <w:pPr>
        <w:jc w:val="center"/>
        <w:rPr>
          <w:b/>
          <w:bCs/>
          <w:sz w:val="26"/>
          <w:szCs w:val="26"/>
        </w:rPr>
      </w:pPr>
      <w:r w:rsidRPr="000C4F2F">
        <w:rPr>
          <w:b/>
          <w:bCs/>
          <w:sz w:val="26"/>
          <w:szCs w:val="26"/>
        </w:rPr>
        <w:t>7. Ответственность сторон</w:t>
      </w:r>
    </w:p>
    <w:p w:rsidR="008164DD" w:rsidRPr="000C4F2F" w:rsidRDefault="008164DD" w:rsidP="00DD3875">
      <w:pPr>
        <w:jc w:val="center"/>
        <w:rPr>
          <w:b/>
          <w:bCs/>
          <w:sz w:val="26"/>
          <w:szCs w:val="26"/>
        </w:rPr>
      </w:pPr>
    </w:p>
    <w:p w:rsidR="008164DD" w:rsidRPr="000C4F2F" w:rsidRDefault="008164DD" w:rsidP="00DD3875">
      <w:pPr>
        <w:ind w:firstLine="708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7.1 .Стороны 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:rsidR="008164DD" w:rsidRPr="000C4F2F" w:rsidRDefault="008164DD" w:rsidP="00DD3875">
      <w:pPr>
        <w:ind w:firstLine="708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7.2.</w:t>
      </w:r>
      <w:r w:rsidRPr="000C4F2F">
        <w:rPr>
          <w:sz w:val="26"/>
          <w:szCs w:val="26"/>
        </w:rPr>
        <w:tab/>
        <w:t>В случае неисполнения (ненадлежащего исполнения) Администрацией Усть-Таркского района</w:t>
      </w:r>
      <w:r w:rsidRPr="000C4F2F">
        <w:rPr>
          <w:color w:val="000000"/>
          <w:sz w:val="26"/>
          <w:szCs w:val="26"/>
        </w:rPr>
        <w:t xml:space="preserve"> Новосибирской области</w:t>
      </w:r>
      <w:r w:rsidRPr="000C4F2F">
        <w:rPr>
          <w:sz w:val="26"/>
          <w:szCs w:val="26"/>
        </w:rPr>
        <w:t xml:space="preserve"> предусмотренных настоящим Соглашением полномочий производится возврат в бюджет поселения части объёма предусмотренных настоящим Соглашением межбюджетных трансфертов, приходящихся на непроведённые (ненадлежаще проведённые) мероприятия.</w:t>
      </w:r>
    </w:p>
    <w:p w:rsidR="008164DD" w:rsidRPr="000C4F2F" w:rsidRDefault="008164DD" w:rsidP="00DD3875">
      <w:pPr>
        <w:ind w:firstLine="708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7.3.</w:t>
      </w:r>
      <w:r>
        <w:rPr>
          <w:sz w:val="26"/>
          <w:szCs w:val="26"/>
        </w:rPr>
        <w:t xml:space="preserve"> </w:t>
      </w:r>
      <w:r w:rsidRPr="000C4F2F">
        <w:rPr>
          <w:sz w:val="26"/>
          <w:szCs w:val="26"/>
        </w:rPr>
        <w:t>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межбюджетных трансфертов.</w:t>
      </w:r>
    </w:p>
    <w:p w:rsidR="008164DD" w:rsidRPr="000C4F2F" w:rsidRDefault="008164DD" w:rsidP="00DD3875">
      <w:pPr>
        <w:ind w:firstLine="708"/>
        <w:jc w:val="both"/>
        <w:rPr>
          <w:bCs/>
          <w:sz w:val="26"/>
          <w:szCs w:val="26"/>
        </w:rPr>
      </w:pPr>
      <w:r w:rsidRPr="000C4F2F">
        <w:rPr>
          <w:bCs/>
          <w:sz w:val="26"/>
          <w:szCs w:val="26"/>
        </w:rPr>
        <w:t>7.4. В случае просрочки перечисления финансовых средств, предусмотренных в</w:t>
      </w:r>
    </w:p>
    <w:p w:rsidR="008164DD" w:rsidRPr="000C4F2F" w:rsidRDefault="008164DD" w:rsidP="00DD3875">
      <w:pPr>
        <w:jc w:val="both"/>
        <w:rPr>
          <w:bCs/>
          <w:sz w:val="26"/>
          <w:szCs w:val="26"/>
        </w:rPr>
      </w:pPr>
      <w:r w:rsidRPr="000C4F2F">
        <w:rPr>
          <w:bCs/>
          <w:sz w:val="26"/>
          <w:szCs w:val="26"/>
        </w:rPr>
        <w:t>подп. 1 п. 2.1 статьи 2 настоящего Соглашения, Администрация Усть-Таркского района</w:t>
      </w:r>
      <w:r w:rsidRPr="000C4F2F">
        <w:rPr>
          <w:color w:val="000000"/>
          <w:sz w:val="26"/>
          <w:szCs w:val="26"/>
        </w:rPr>
        <w:t xml:space="preserve"> </w:t>
      </w:r>
      <w:r w:rsidRPr="000C4F2F">
        <w:rPr>
          <w:bCs/>
          <w:color w:val="000000"/>
          <w:sz w:val="26"/>
          <w:szCs w:val="26"/>
        </w:rPr>
        <w:t>Новосибирской области</w:t>
      </w:r>
      <w:r w:rsidRPr="000C4F2F">
        <w:rPr>
          <w:bCs/>
          <w:sz w:val="26"/>
          <w:szCs w:val="26"/>
        </w:rPr>
        <w:t xml:space="preserve"> вправе требовать от </w:t>
      </w:r>
      <w:r w:rsidRPr="000C4F2F">
        <w:rPr>
          <w:bCs/>
          <w:color w:val="000000"/>
          <w:sz w:val="26"/>
          <w:szCs w:val="26"/>
        </w:rPr>
        <w:t xml:space="preserve">Администрации </w:t>
      </w:r>
      <w:r w:rsidRPr="000C4F2F">
        <w:rPr>
          <w:sz w:val="26"/>
          <w:szCs w:val="26"/>
        </w:rPr>
        <w:t>Щербаковского</w:t>
      </w:r>
      <w:r w:rsidRPr="000C4F2F">
        <w:rPr>
          <w:bCs/>
          <w:color w:val="000000"/>
          <w:sz w:val="26"/>
          <w:szCs w:val="26"/>
        </w:rPr>
        <w:t xml:space="preserve"> </w:t>
      </w:r>
      <w:r w:rsidRPr="000C4F2F">
        <w:rPr>
          <w:bCs/>
          <w:sz w:val="26"/>
          <w:szCs w:val="26"/>
          <w:lang w:eastAsia="en-US"/>
        </w:rPr>
        <w:fldChar w:fldCharType="begin"/>
      </w:r>
      <w:r w:rsidRPr="000C4F2F">
        <w:rPr>
          <w:bCs/>
          <w:sz w:val="26"/>
          <w:szCs w:val="26"/>
          <w:lang w:eastAsia="en-US"/>
        </w:rPr>
        <w:instrText xml:space="preserve"> MERGEFIELD "какого_совета" </w:instrText>
      </w:r>
      <w:r w:rsidRPr="000C4F2F">
        <w:rPr>
          <w:bCs/>
          <w:sz w:val="26"/>
          <w:szCs w:val="26"/>
          <w:lang w:eastAsia="en-US"/>
        </w:rPr>
        <w:fldChar w:fldCharType="end"/>
      </w:r>
      <w:r w:rsidRPr="000C4F2F">
        <w:rPr>
          <w:bCs/>
          <w:sz w:val="26"/>
          <w:szCs w:val="26"/>
        </w:rPr>
        <w:t>сельсовета Усть-Таркского района Новосибирской области пени в размере ставки рефинансирования Центрального банка Российской Федерации от невыплаченной в срок суммы.</w:t>
      </w:r>
    </w:p>
    <w:p w:rsidR="008164DD" w:rsidRPr="000C4F2F" w:rsidRDefault="008164DD" w:rsidP="00DD3875">
      <w:pPr>
        <w:jc w:val="center"/>
        <w:rPr>
          <w:b/>
          <w:bCs/>
          <w:sz w:val="26"/>
          <w:szCs w:val="26"/>
        </w:rPr>
      </w:pPr>
    </w:p>
    <w:p w:rsidR="008164DD" w:rsidRDefault="008164DD" w:rsidP="00DD3875">
      <w:pPr>
        <w:jc w:val="center"/>
        <w:rPr>
          <w:b/>
          <w:bCs/>
          <w:sz w:val="26"/>
          <w:szCs w:val="26"/>
        </w:rPr>
      </w:pPr>
      <w:r w:rsidRPr="000C4F2F">
        <w:rPr>
          <w:b/>
          <w:bCs/>
          <w:sz w:val="26"/>
          <w:szCs w:val="26"/>
        </w:rPr>
        <w:t>8. Порядок разрешение споров</w:t>
      </w:r>
    </w:p>
    <w:p w:rsidR="008164DD" w:rsidRPr="000C4F2F" w:rsidRDefault="008164DD" w:rsidP="00DD3875">
      <w:pPr>
        <w:jc w:val="center"/>
        <w:rPr>
          <w:b/>
          <w:bCs/>
          <w:sz w:val="26"/>
          <w:szCs w:val="26"/>
        </w:rPr>
      </w:pPr>
    </w:p>
    <w:p w:rsidR="008164DD" w:rsidRPr="000C4F2F" w:rsidRDefault="008164DD" w:rsidP="00DD3875">
      <w:pPr>
        <w:ind w:firstLine="708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8.1. Споры, связанные с исполнением настоящего Соглашения, разрешаются Сторонами путем проведения переговоров и использования иных согласительных процедур.</w:t>
      </w:r>
    </w:p>
    <w:p w:rsidR="008164DD" w:rsidRPr="000C4F2F" w:rsidRDefault="008164DD" w:rsidP="00DD3875">
      <w:pPr>
        <w:ind w:firstLine="708"/>
        <w:jc w:val="both"/>
        <w:rPr>
          <w:sz w:val="26"/>
          <w:szCs w:val="26"/>
        </w:rPr>
      </w:pPr>
      <w:r w:rsidRPr="000C4F2F">
        <w:rPr>
          <w:sz w:val="26"/>
          <w:szCs w:val="26"/>
        </w:rPr>
        <w:t xml:space="preserve">8.2. В случае не достижения соглашения спор подлежит рассмотрению судом в соответствии с законодательством. </w:t>
      </w:r>
    </w:p>
    <w:p w:rsidR="008164DD" w:rsidRPr="000C4F2F" w:rsidRDefault="008164DD" w:rsidP="00DD3875">
      <w:pPr>
        <w:jc w:val="both"/>
        <w:rPr>
          <w:sz w:val="26"/>
          <w:szCs w:val="26"/>
        </w:rPr>
      </w:pPr>
    </w:p>
    <w:p w:rsidR="008164DD" w:rsidRDefault="008164DD" w:rsidP="00DD3875">
      <w:pPr>
        <w:jc w:val="center"/>
        <w:rPr>
          <w:b/>
          <w:bCs/>
          <w:sz w:val="26"/>
          <w:szCs w:val="26"/>
        </w:rPr>
      </w:pPr>
      <w:r w:rsidRPr="000C4F2F">
        <w:rPr>
          <w:b/>
          <w:bCs/>
          <w:sz w:val="26"/>
          <w:szCs w:val="26"/>
        </w:rPr>
        <w:t xml:space="preserve">Статья 9. </w:t>
      </w:r>
      <w:r w:rsidRPr="000C4F2F">
        <w:rPr>
          <w:b/>
          <w:bCs/>
          <w:sz w:val="26"/>
          <w:szCs w:val="26"/>
        </w:rPr>
        <w:tab/>
        <w:t>Заключительные положения</w:t>
      </w:r>
    </w:p>
    <w:p w:rsidR="008164DD" w:rsidRPr="000C4F2F" w:rsidRDefault="008164DD" w:rsidP="00DD3875">
      <w:pPr>
        <w:jc w:val="center"/>
        <w:rPr>
          <w:b/>
          <w:bCs/>
          <w:sz w:val="26"/>
          <w:szCs w:val="26"/>
        </w:rPr>
      </w:pPr>
    </w:p>
    <w:p w:rsidR="008164DD" w:rsidRPr="000C4F2F" w:rsidRDefault="008164DD" w:rsidP="00DD3875">
      <w:pPr>
        <w:ind w:firstLine="708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9.1.</w:t>
      </w:r>
      <w:r w:rsidRPr="000C4F2F">
        <w:rPr>
          <w:sz w:val="26"/>
          <w:szCs w:val="26"/>
        </w:rPr>
        <w:tab/>
        <w:t>Настоящее Соглашение подписывается Сторонами и вступает в силу со дня принятия Администрацией Усть-Таркского района</w:t>
      </w:r>
      <w:r w:rsidRPr="000C4F2F">
        <w:rPr>
          <w:color w:val="000000"/>
          <w:sz w:val="26"/>
          <w:szCs w:val="26"/>
        </w:rPr>
        <w:t xml:space="preserve"> Новосибирской области</w:t>
      </w:r>
      <w:r w:rsidRPr="000C4F2F">
        <w:rPr>
          <w:sz w:val="26"/>
          <w:szCs w:val="26"/>
        </w:rPr>
        <w:t xml:space="preserve"> на основании решения сессии Совета депутатов Усть-Таркского района Новосибирской области передаваемых полномочий.</w:t>
      </w:r>
    </w:p>
    <w:p w:rsidR="008164DD" w:rsidRPr="000C4F2F" w:rsidRDefault="008164DD" w:rsidP="00DD3875">
      <w:pPr>
        <w:ind w:firstLine="708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Полномочия по настоящему соглашению передаются на срок с «01» января 202</w:t>
      </w:r>
      <w:r>
        <w:rPr>
          <w:sz w:val="26"/>
          <w:szCs w:val="26"/>
        </w:rPr>
        <w:t>3</w:t>
      </w:r>
      <w:r w:rsidRPr="000C4F2F">
        <w:rPr>
          <w:sz w:val="26"/>
          <w:szCs w:val="26"/>
        </w:rPr>
        <w:t xml:space="preserve"> г. по «31» декабря 202</w:t>
      </w:r>
      <w:r>
        <w:rPr>
          <w:sz w:val="26"/>
          <w:szCs w:val="26"/>
        </w:rPr>
        <w:t>3</w:t>
      </w:r>
      <w:r w:rsidRPr="000C4F2F">
        <w:rPr>
          <w:sz w:val="26"/>
          <w:szCs w:val="26"/>
        </w:rPr>
        <w:t xml:space="preserve"> г.</w:t>
      </w:r>
    </w:p>
    <w:p w:rsidR="008164DD" w:rsidRPr="000C4F2F" w:rsidRDefault="008164DD" w:rsidP="00DD3875">
      <w:pPr>
        <w:ind w:firstLine="708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9.2.</w:t>
      </w:r>
      <w:r w:rsidRPr="000C4F2F">
        <w:rPr>
          <w:sz w:val="26"/>
          <w:szCs w:val="26"/>
        </w:rPr>
        <w:tab/>
        <w:t xml:space="preserve">Изменения и дополнения в настоящее Соглашение могут быть внесены по взаимному согласию Сторон путём составления дополнительного соглашения в письменной форме, являющегося неотъемлемой частью настоящего Соглашения. </w:t>
      </w:r>
    </w:p>
    <w:p w:rsidR="008164DD" w:rsidRPr="000C4F2F" w:rsidRDefault="008164DD" w:rsidP="00DD3875">
      <w:pPr>
        <w:ind w:firstLine="708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9.3.</w:t>
      </w:r>
      <w:r w:rsidRPr="000C4F2F">
        <w:rPr>
          <w:sz w:val="26"/>
          <w:szCs w:val="26"/>
        </w:rPr>
        <w:tab/>
        <w:t>Действие настоящего Соглашения может быть прекращено досрочно по взаимному согласию Сторон, выраженному в письменной форме, либо в случае направления Администрацией Щербаковского сельсовета Усть-Таркского района Новосибирской области или Администрацией Усть-Таркского района</w:t>
      </w:r>
      <w:r w:rsidRPr="000C4F2F">
        <w:rPr>
          <w:color w:val="000000"/>
          <w:sz w:val="26"/>
          <w:szCs w:val="26"/>
        </w:rPr>
        <w:t xml:space="preserve"> Новосибирской области</w:t>
      </w:r>
      <w:r w:rsidRPr="000C4F2F">
        <w:rPr>
          <w:sz w:val="26"/>
          <w:szCs w:val="26"/>
        </w:rPr>
        <w:t xml:space="preserve"> другой Стороне уведомления о расторжении Соглашения. Уведомление о намерений расторгнуть Соглашение направляется не менее чем за 30 дней до даты предполагаемого расторжения Соглашения.</w:t>
      </w:r>
    </w:p>
    <w:p w:rsidR="008164DD" w:rsidRPr="000C4F2F" w:rsidRDefault="008164DD" w:rsidP="00DD3875">
      <w:pPr>
        <w:ind w:firstLine="708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9.4.</w:t>
      </w:r>
      <w:r w:rsidRPr="000C4F2F">
        <w:rPr>
          <w:sz w:val="26"/>
          <w:szCs w:val="26"/>
        </w:rPr>
        <w:tab/>
        <w:t>При прекращении действия Соглашения администрация Щербаковского сельсовета Усть-Таркского района Новосибирской области обеспечивает перечисление в бюджет Усть-Таркского района</w:t>
      </w:r>
      <w:r w:rsidRPr="000C4F2F">
        <w:rPr>
          <w:color w:val="000000"/>
          <w:sz w:val="26"/>
          <w:szCs w:val="26"/>
        </w:rPr>
        <w:t xml:space="preserve"> Новосибирской области</w:t>
      </w:r>
      <w:r w:rsidRPr="000C4F2F">
        <w:rPr>
          <w:sz w:val="26"/>
          <w:szCs w:val="26"/>
        </w:rPr>
        <w:t xml:space="preserve"> определённую в соответствии с настоящим Соглашением часть объёма межбюджетных трансфертов, за фактический период действия Соглашения до момента его расторжения.</w:t>
      </w:r>
    </w:p>
    <w:p w:rsidR="008164DD" w:rsidRPr="000C4F2F" w:rsidRDefault="008164DD" w:rsidP="00DD3875">
      <w:pPr>
        <w:ind w:firstLine="708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9.5.</w:t>
      </w:r>
      <w:r w:rsidRPr="000C4F2F">
        <w:rPr>
          <w:sz w:val="26"/>
          <w:szCs w:val="26"/>
        </w:rPr>
        <w:tab/>
        <w:t>При прекращении действия Соглашения Администрация Усть-Таркского района</w:t>
      </w:r>
      <w:r w:rsidRPr="000C4F2F">
        <w:rPr>
          <w:color w:val="000000"/>
          <w:sz w:val="26"/>
          <w:szCs w:val="26"/>
        </w:rPr>
        <w:t xml:space="preserve"> Новосибирской области</w:t>
      </w:r>
      <w:r w:rsidRPr="000C4F2F">
        <w:rPr>
          <w:sz w:val="26"/>
          <w:szCs w:val="26"/>
        </w:rPr>
        <w:t xml:space="preserve"> обеспечивает возврат в бюджет поселения определённую в соответствии с настоящим Соглашением часть объёма межбюджетных трансфертов, приходящуюся на срок неисполненных по настоящему Соглашению полномочий.</w:t>
      </w:r>
    </w:p>
    <w:p w:rsidR="008164DD" w:rsidRPr="000C4F2F" w:rsidRDefault="008164DD" w:rsidP="00DD3875">
      <w:pPr>
        <w:ind w:firstLine="708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9.6.</w:t>
      </w:r>
      <w:r w:rsidRPr="000C4F2F">
        <w:rPr>
          <w:sz w:val="26"/>
          <w:szCs w:val="26"/>
        </w:rPr>
        <w:tab/>
        <w:t>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:rsidR="008164DD" w:rsidRPr="000C4F2F" w:rsidRDefault="008164DD" w:rsidP="00DD3875">
      <w:pPr>
        <w:ind w:firstLine="708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9.7.</w:t>
      </w:r>
      <w:r w:rsidRPr="000C4F2F">
        <w:rPr>
          <w:sz w:val="26"/>
          <w:szCs w:val="26"/>
        </w:rPr>
        <w:tab/>
        <w:t>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8164DD" w:rsidRPr="000C4F2F" w:rsidRDefault="008164DD" w:rsidP="00DD3875">
      <w:pPr>
        <w:ind w:firstLine="708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9.8.</w:t>
      </w:r>
      <w:r w:rsidRPr="000C4F2F">
        <w:rPr>
          <w:sz w:val="26"/>
          <w:szCs w:val="26"/>
        </w:rPr>
        <w:tab/>
        <w:t>Соглашение не затрагивает прав и обязанностей Сторон по другим соглашениям и договорам.</w:t>
      </w:r>
    </w:p>
    <w:p w:rsidR="008164DD" w:rsidRPr="000C4F2F" w:rsidRDefault="008164DD" w:rsidP="00DD3875">
      <w:pPr>
        <w:ind w:firstLine="708"/>
        <w:jc w:val="both"/>
        <w:rPr>
          <w:sz w:val="26"/>
          <w:szCs w:val="26"/>
        </w:rPr>
      </w:pPr>
      <w:r w:rsidRPr="000C4F2F">
        <w:rPr>
          <w:sz w:val="26"/>
          <w:szCs w:val="26"/>
        </w:rPr>
        <w:t>9.9.</w:t>
      </w:r>
      <w:r w:rsidRPr="000C4F2F">
        <w:rPr>
          <w:sz w:val="26"/>
          <w:szCs w:val="26"/>
        </w:rPr>
        <w:tab/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8164DD" w:rsidRPr="000C4F2F" w:rsidRDefault="008164DD" w:rsidP="00DD3875">
      <w:pPr>
        <w:spacing w:line="228" w:lineRule="auto"/>
        <w:ind w:left="1069" w:firstLine="567"/>
        <w:rPr>
          <w:b/>
          <w:bCs/>
          <w:sz w:val="26"/>
          <w:szCs w:val="26"/>
          <w:lang w:eastAsia="en-US"/>
        </w:rPr>
      </w:pPr>
    </w:p>
    <w:p w:rsidR="008164DD" w:rsidRDefault="008164DD" w:rsidP="00DD3875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sz w:val="26"/>
          <w:szCs w:val="26"/>
          <w:lang w:eastAsia="en-US"/>
        </w:rPr>
      </w:pPr>
      <w:r w:rsidRPr="000C4F2F">
        <w:rPr>
          <w:b/>
          <w:bCs/>
          <w:color w:val="000000"/>
          <w:spacing w:val="-2"/>
          <w:sz w:val="26"/>
          <w:szCs w:val="26"/>
          <w:lang w:eastAsia="en-US"/>
        </w:rPr>
        <w:t>10. Реквизиты и подписи сторон</w:t>
      </w:r>
    </w:p>
    <w:p w:rsidR="008164DD" w:rsidRPr="000C4F2F" w:rsidRDefault="008164DD" w:rsidP="00DD3875">
      <w:pPr>
        <w:shd w:val="clear" w:color="auto" w:fill="FFFFFF"/>
        <w:spacing w:line="228" w:lineRule="auto"/>
        <w:jc w:val="center"/>
        <w:rPr>
          <w:b/>
          <w:bCs/>
          <w:color w:val="000000"/>
          <w:spacing w:val="-2"/>
          <w:sz w:val="26"/>
          <w:szCs w:val="26"/>
          <w:lang w:eastAsia="en-US"/>
        </w:rPr>
      </w:pPr>
    </w:p>
    <w:p w:rsidR="008164DD" w:rsidRPr="000C4F2F" w:rsidRDefault="008164DD" w:rsidP="00DD3875">
      <w:pPr>
        <w:spacing w:line="228" w:lineRule="auto"/>
        <w:ind w:left="1069" w:firstLine="567"/>
        <w:rPr>
          <w:b/>
          <w:bCs/>
          <w:sz w:val="26"/>
          <w:szCs w:val="26"/>
          <w:lang w:eastAsia="en-US"/>
        </w:rPr>
      </w:pPr>
    </w:p>
    <w:tbl>
      <w:tblPr>
        <w:tblW w:w="0" w:type="auto"/>
        <w:tblLook w:val="01E0"/>
      </w:tblPr>
      <w:tblGrid>
        <w:gridCol w:w="4916"/>
        <w:gridCol w:w="4916"/>
      </w:tblGrid>
      <w:tr w:rsidR="008164DD" w:rsidTr="00684F13">
        <w:tc>
          <w:tcPr>
            <w:tcW w:w="4916" w:type="dxa"/>
          </w:tcPr>
          <w:p w:rsidR="008164DD" w:rsidRPr="00F51CCF" w:rsidRDefault="008164DD" w:rsidP="00684F13">
            <w:pPr>
              <w:pStyle w:val="BodyText"/>
              <w:jc w:val="left"/>
              <w:rPr>
                <w:bCs/>
                <w:sz w:val="26"/>
                <w:szCs w:val="26"/>
              </w:rPr>
            </w:pPr>
            <w:r w:rsidRPr="00F51CCF">
              <w:rPr>
                <w:bCs/>
                <w:sz w:val="26"/>
                <w:szCs w:val="26"/>
              </w:rPr>
              <w:t xml:space="preserve">       Администрация</w:t>
            </w:r>
          </w:p>
          <w:p w:rsidR="008164DD" w:rsidRPr="00F51CCF" w:rsidRDefault="008164DD" w:rsidP="00684F13">
            <w:pPr>
              <w:pStyle w:val="BodyText"/>
              <w:jc w:val="left"/>
              <w:rPr>
                <w:bCs/>
                <w:sz w:val="26"/>
                <w:szCs w:val="26"/>
              </w:rPr>
            </w:pPr>
            <w:r w:rsidRPr="00F51CCF">
              <w:rPr>
                <w:bCs/>
                <w:sz w:val="26"/>
                <w:szCs w:val="26"/>
              </w:rPr>
              <w:t>Усть-Таркского района</w:t>
            </w:r>
          </w:p>
          <w:p w:rsidR="008164DD" w:rsidRPr="00C179DA" w:rsidRDefault="008164DD" w:rsidP="00684F13">
            <w:pPr>
              <w:widowControl w:val="0"/>
              <w:autoSpaceDE w:val="0"/>
              <w:rPr>
                <w:sz w:val="26"/>
                <w:szCs w:val="26"/>
              </w:rPr>
            </w:pPr>
          </w:p>
          <w:p w:rsidR="008164DD" w:rsidRPr="00C179DA" w:rsidRDefault="008164DD" w:rsidP="00684F13">
            <w:pPr>
              <w:widowControl w:val="0"/>
              <w:autoSpaceDE w:val="0"/>
              <w:rPr>
                <w:sz w:val="26"/>
                <w:szCs w:val="26"/>
              </w:rPr>
            </w:pPr>
          </w:p>
          <w:p w:rsidR="008164DD" w:rsidRPr="00C179DA" w:rsidRDefault="008164DD" w:rsidP="00684F13">
            <w:pPr>
              <w:widowControl w:val="0"/>
              <w:autoSpaceDE w:val="0"/>
              <w:rPr>
                <w:sz w:val="26"/>
                <w:szCs w:val="26"/>
              </w:rPr>
            </w:pPr>
            <w:r w:rsidRPr="00C179DA">
              <w:rPr>
                <w:sz w:val="26"/>
                <w:szCs w:val="26"/>
              </w:rPr>
              <w:t>632160, Новосибирская область,</w:t>
            </w:r>
          </w:p>
          <w:p w:rsidR="008164DD" w:rsidRPr="00C179DA" w:rsidRDefault="008164DD" w:rsidP="00684F13">
            <w:pPr>
              <w:widowControl w:val="0"/>
              <w:autoSpaceDE w:val="0"/>
              <w:rPr>
                <w:sz w:val="26"/>
                <w:szCs w:val="26"/>
              </w:rPr>
            </w:pPr>
            <w:r w:rsidRPr="00C179DA">
              <w:rPr>
                <w:sz w:val="26"/>
                <w:szCs w:val="26"/>
              </w:rPr>
              <w:t>Усть-Таркский район, с.Усть-Тарка,</w:t>
            </w:r>
          </w:p>
          <w:p w:rsidR="008164DD" w:rsidRPr="00C179DA" w:rsidRDefault="008164DD" w:rsidP="00684F13">
            <w:pPr>
              <w:widowControl w:val="0"/>
              <w:autoSpaceDE w:val="0"/>
              <w:rPr>
                <w:sz w:val="26"/>
                <w:szCs w:val="26"/>
              </w:rPr>
            </w:pPr>
            <w:r w:rsidRPr="00C179DA">
              <w:rPr>
                <w:sz w:val="26"/>
                <w:szCs w:val="26"/>
              </w:rPr>
              <w:t>ул. Дзержинского, 7</w:t>
            </w:r>
          </w:p>
          <w:p w:rsidR="008164DD" w:rsidRPr="00C179DA" w:rsidRDefault="008164DD" w:rsidP="00684F13">
            <w:pPr>
              <w:widowControl w:val="0"/>
              <w:autoSpaceDE w:val="0"/>
              <w:rPr>
                <w:bCs/>
                <w:sz w:val="26"/>
                <w:szCs w:val="26"/>
              </w:rPr>
            </w:pPr>
          </w:p>
          <w:p w:rsidR="008164DD" w:rsidRPr="00C179DA" w:rsidRDefault="008164DD" w:rsidP="00684F13">
            <w:pPr>
              <w:widowControl w:val="0"/>
              <w:autoSpaceDE w:val="0"/>
              <w:rPr>
                <w:bCs/>
                <w:sz w:val="26"/>
                <w:szCs w:val="26"/>
              </w:rPr>
            </w:pPr>
          </w:p>
          <w:p w:rsidR="008164DD" w:rsidRPr="00C179DA" w:rsidRDefault="008164DD" w:rsidP="00684F13">
            <w:pPr>
              <w:widowControl w:val="0"/>
              <w:autoSpaceDE w:val="0"/>
              <w:rPr>
                <w:sz w:val="26"/>
                <w:szCs w:val="26"/>
              </w:rPr>
            </w:pPr>
            <w:r w:rsidRPr="00C179DA">
              <w:rPr>
                <w:bCs/>
                <w:sz w:val="26"/>
                <w:szCs w:val="26"/>
              </w:rPr>
              <w:t xml:space="preserve">ИНН </w:t>
            </w:r>
            <w:r w:rsidRPr="00C179DA">
              <w:rPr>
                <w:sz w:val="26"/>
                <w:szCs w:val="26"/>
              </w:rPr>
              <w:t>5416103421</w:t>
            </w:r>
            <w:r w:rsidRPr="00C179DA">
              <w:rPr>
                <w:bCs/>
                <w:sz w:val="26"/>
                <w:szCs w:val="26"/>
              </w:rPr>
              <w:t xml:space="preserve"> КПП</w:t>
            </w:r>
            <w:r w:rsidRPr="00C179DA">
              <w:rPr>
                <w:sz w:val="26"/>
                <w:szCs w:val="26"/>
              </w:rPr>
              <w:t xml:space="preserve"> 541601001</w:t>
            </w:r>
          </w:p>
          <w:p w:rsidR="008164DD" w:rsidRPr="00C179DA" w:rsidRDefault="008164DD" w:rsidP="00684F13">
            <w:pPr>
              <w:widowControl w:val="0"/>
              <w:autoSpaceDE w:val="0"/>
              <w:rPr>
                <w:sz w:val="26"/>
                <w:szCs w:val="26"/>
              </w:rPr>
            </w:pPr>
            <w:r w:rsidRPr="00C179DA">
              <w:rPr>
                <w:sz w:val="26"/>
                <w:szCs w:val="26"/>
              </w:rPr>
              <w:t>БИК 015004950</w:t>
            </w:r>
          </w:p>
          <w:p w:rsidR="008164DD" w:rsidRPr="00C179DA" w:rsidRDefault="008164DD" w:rsidP="00684F13">
            <w:pPr>
              <w:rPr>
                <w:sz w:val="26"/>
                <w:szCs w:val="26"/>
              </w:rPr>
            </w:pPr>
            <w:r w:rsidRPr="00C179DA">
              <w:rPr>
                <w:sz w:val="26"/>
                <w:szCs w:val="26"/>
                <w:lang w:eastAsia="en-US"/>
              </w:rPr>
              <w:t xml:space="preserve">Р/счет </w:t>
            </w:r>
            <w:r w:rsidRPr="00C179DA">
              <w:rPr>
                <w:sz w:val="26"/>
                <w:szCs w:val="26"/>
              </w:rPr>
              <w:t>03100643000000015100</w:t>
            </w:r>
          </w:p>
          <w:p w:rsidR="008164DD" w:rsidRPr="00C179DA" w:rsidRDefault="008164DD" w:rsidP="00684F13">
            <w:pPr>
              <w:rPr>
                <w:sz w:val="26"/>
                <w:szCs w:val="26"/>
              </w:rPr>
            </w:pPr>
            <w:r w:rsidRPr="00C179DA">
              <w:rPr>
                <w:sz w:val="26"/>
                <w:szCs w:val="26"/>
              </w:rPr>
              <w:t>Сибирское ГУ Банка России//УФК по Новосибирской области г.Новосибирск</w:t>
            </w:r>
          </w:p>
          <w:p w:rsidR="008164DD" w:rsidRPr="00C179DA" w:rsidRDefault="008164DD" w:rsidP="00684F1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8164DD" w:rsidRPr="00C179DA" w:rsidRDefault="008164DD" w:rsidP="00684F1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8164DD" w:rsidRPr="00C179DA" w:rsidRDefault="008164DD" w:rsidP="00684F1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179DA">
              <w:rPr>
                <w:sz w:val="26"/>
                <w:szCs w:val="26"/>
              </w:rPr>
              <w:t>Глава Усть-Таркского района</w:t>
            </w:r>
          </w:p>
          <w:p w:rsidR="008164DD" w:rsidRPr="00C179DA" w:rsidRDefault="008164DD" w:rsidP="00684F13">
            <w:pPr>
              <w:tabs>
                <w:tab w:val="left" w:pos="7655"/>
              </w:tabs>
              <w:rPr>
                <w:sz w:val="26"/>
                <w:szCs w:val="26"/>
              </w:rPr>
            </w:pPr>
            <w:r w:rsidRPr="00C179DA">
              <w:rPr>
                <w:sz w:val="26"/>
                <w:szCs w:val="26"/>
              </w:rPr>
              <w:t>Новосибирской области</w:t>
            </w:r>
          </w:p>
          <w:p w:rsidR="008164DD" w:rsidRPr="00C179DA" w:rsidRDefault="008164DD" w:rsidP="00684F1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8164DD" w:rsidRDefault="008164DD" w:rsidP="00684F13">
            <w:pPr>
              <w:tabs>
                <w:tab w:val="left" w:pos="7655"/>
              </w:tabs>
              <w:rPr>
                <w:sz w:val="26"/>
                <w:szCs w:val="26"/>
              </w:rPr>
            </w:pPr>
          </w:p>
          <w:p w:rsidR="008164DD" w:rsidRPr="00C179DA" w:rsidRDefault="008164DD" w:rsidP="00684F13">
            <w:pPr>
              <w:tabs>
                <w:tab w:val="left" w:pos="7655"/>
              </w:tabs>
              <w:rPr>
                <w:sz w:val="26"/>
                <w:szCs w:val="26"/>
              </w:rPr>
            </w:pPr>
          </w:p>
          <w:p w:rsidR="008164DD" w:rsidRPr="00C179DA" w:rsidRDefault="008164DD" w:rsidP="00684F1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179DA">
              <w:rPr>
                <w:b/>
                <w:sz w:val="26"/>
                <w:szCs w:val="26"/>
              </w:rPr>
              <w:t xml:space="preserve">________________ </w:t>
            </w:r>
            <w:r w:rsidRPr="00C179DA">
              <w:rPr>
                <w:sz w:val="26"/>
                <w:szCs w:val="26"/>
              </w:rPr>
              <w:t>С.В. Синяев</w:t>
            </w:r>
          </w:p>
          <w:p w:rsidR="008164DD" w:rsidRPr="00C179DA" w:rsidRDefault="008164DD" w:rsidP="00684F13">
            <w:pPr>
              <w:rPr>
                <w:sz w:val="26"/>
                <w:szCs w:val="26"/>
              </w:rPr>
            </w:pPr>
          </w:p>
          <w:p w:rsidR="008164DD" w:rsidRPr="00C179DA" w:rsidRDefault="008164DD" w:rsidP="00684F13">
            <w:pPr>
              <w:rPr>
                <w:b/>
                <w:sz w:val="26"/>
                <w:szCs w:val="26"/>
                <w:lang w:eastAsia="en-US"/>
              </w:rPr>
            </w:pPr>
            <w:r w:rsidRPr="00C179DA">
              <w:rPr>
                <w:sz w:val="26"/>
                <w:szCs w:val="26"/>
              </w:rPr>
              <w:t>М.П.</w:t>
            </w:r>
          </w:p>
        </w:tc>
        <w:tc>
          <w:tcPr>
            <w:tcW w:w="4916" w:type="dxa"/>
          </w:tcPr>
          <w:p w:rsidR="008164DD" w:rsidRPr="00C179DA" w:rsidRDefault="008164DD" w:rsidP="00684F13">
            <w:pPr>
              <w:rPr>
                <w:sz w:val="26"/>
                <w:szCs w:val="26"/>
                <w:lang w:eastAsia="en-US"/>
              </w:rPr>
            </w:pPr>
            <w:r w:rsidRPr="00C179DA">
              <w:rPr>
                <w:sz w:val="26"/>
                <w:szCs w:val="26"/>
                <w:lang w:eastAsia="en-US"/>
              </w:rPr>
              <w:t xml:space="preserve">Администрация </w:t>
            </w:r>
            <w:r w:rsidRPr="00C179DA">
              <w:rPr>
                <w:sz w:val="26"/>
                <w:szCs w:val="26"/>
                <w:lang w:eastAsia="en-US"/>
              </w:rPr>
              <w:fldChar w:fldCharType="begin"/>
            </w:r>
            <w:r w:rsidRPr="00C179DA">
              <w:rPr>
                <w:sz w:val="26"/>
                <w:szCs w:val="26"/>
                <w:lang w:eastAsia="en-US"/>
              </w:rPr>
              <w:instrText xml:space="preserve"> MERGEFIELD "какого_совета" </w:instrText>
            </w:r>
            <w:r w:rsidRPr="00C179DA">
              <w:rPr>
                <w:sz w:val="26"/>
                <w:szCs w:val="26"/>
                <w:lang w:eastAsia="en-US"/>
              </w:rPr>
              <w:fldChar w:fldCharType="end"/>
            </w:r>
            <w:r w:rsidRPr="00C179DA">
              <w:rPr>
                <w:sz w:val="26"/>
                <w:szCs w:val="26"/>
                <w:lang w:eastAsia="en-US"/>
              </w:rPr>
              <w:t>Щербаковского сельсовета Усть-Таркского района</w:t>
            </w:r>
          </w:p>
          <w:p w:rsidR="008164DD" w:rsidRPr="00C179DA" w:rsidRDefault="008164DD" w:rsidP="00684F13">
            <w:pPr>
              <w:rPr>
                <w:sz w:val="26"/>
                <w:szCs w:val="26"/>
                <w:lang w:eastAsia="en-US"/>
              </w:rPr>
            </w:pPr>
            <w:r w:rsidRPr="00C179DA">
              <w:rPr>
                <w:sz w:val="26"/>
                <w:szCs w:val="26"/>
                <w:lang w:eastAsia="en-US"/>
              </w:rPr>
              <w:t>Новосибирской области</w:t>
            </w:r>
          </w:p>
          <w:p w:rsidR="008164DD" w:rsidRPr="00C179DA" w:rsidRDefault="008164DD" w:rsidP="00684F13">
            <w:pPr>
              <w:rPr>
                <w:sz w:val="26"/>
                <w:szCs w:val="26"/>
                <w:lang w:eastAsia="en-US"/>
              </w:rPr>
            </w:pPr>
          </w:p>
          <w:p w:rsidR="008164DD" w:rsidRPr="00C179DA" w:rsidRDefault="008164DD" w:rsidP="00684F13">
            <w:pPr>
              <w:rPr>
                <w:sz w:val="26"/>
                <w:szCs w:val="26"/>
                <w:lang w:eastAsia="en-US"/>
              </w:rPr>
            </w:pPr>
            <w:r w:rsidRPr="00C179DA">
              <w:rPr>
                <w:sz w:val="26"/>
                <w:szCs w:val="26"/>
                <w:lang w:eastAsia="en-US"/>
              </w:rPr>
              <w:t>632165, Новосибирская область, Усть-Таркский район, с. Щербаки,</w:t>
            </w:r>
          </w:p>
          <w:p w:rsidR="008164DD" w:rsidRPr="00C179DA" w:rsidRDefault="008164DD" w:rsidP="00684F13">
            <w:pPr>
              <w:rPr>
                <w:sz w:val="26"/>
                <w:szCs w:val="26"/>
                <w:lang w:eastAsia="en-US"/>
              </w:rPr>
            </w:pPr>
            <w:r w:rsidRPr="00C179DA">
              <w:rPr>
                <w:sz w:val="26"/>
                <w:szCs w:val="26"/>
                <w:lang w:eastAsia="en-US"/>
              </w:rPr>
              <w:t>ул. Кооперативная, 2</w:t>
            </w:r>
          </w:p>
          <w:p w:rsidR="008164DD" w:rsidRPr="00C179DA" w:rsidRDefault="008164DD" w:rsidP="00684F13">
            <w:pPr>
              <w:rPr>
                <w:sz w:val="26"/>
                <w:szCs w:val="26"/>
                <w:lang w:eastAsia="en-US"/>
              </w:rPr>
            </w:pPr>
            <w:r w:rsidRPr="00C179DA">
              <w:rPr>
                <w:sz w:val="26"/>
                <w:szCs w:val="26"/>
                <w:lang w:eastAsia="en-US"/>
              </w:rPr>
              <w:t>Тел. (383-72) 28-723</w:t>
            </w:r>
          </w:p>
          <w:p w:rsidR="008164DD" w:rsidRPr="00C179DA" w:rsidRDefault="008164DD" w:rsidP="00684F13">
            <w:pPr>
              <w:rPr>
                <w:sz w:val="26"/>
                <w:szCs w:val="26"/>
                <w:lang w:eastAsia="en-US"/>
              </w:rPr>
            </w:pPr>
            <w:r w:rsidRPr="00C179DA">
              <w:rPr>
                <w:sz w:val="26"/>
                <w:szCs w:val="26"/>
                <w:lang w:eastAsia="en-US"/>
              </w:rPr>
              <w:t>e-mail: sherbakovsk@rambler.ru</w:t>
            </w:r>
          </w:p>
          <w:p w:rsidR="008164DD" w:rsidRPr="00C179DA" w:rsidRDefault="008164DD" w:rsidP="00684F13">
            <w:pPr>
              <w:rPr>
                <w:sz w:val="26"/>
                <w:szCs w:val="26"/>
                <w:lang w:eastAsia="en-US"/>
              </w:rPr>
            </w:pPr>
            <w:r w:rsidRPr="00C179DA">
              <w:rPr>
                <w:sz w:val="26"/>
                <w:szCs w:val="26"/>
                <w:lang w:eastAsia="en-US"/>
              </w:rPr>
              <w:t>р/с 03231643506554275100, л/с 826010060</w:t>
            </w:r>
          </w:p>
          <w:p w:rsidR="008164DD" w:rsidRPr="00C179DA" w:rsidRDefault="008164DD" w:rsidP="00684F13">
            <w:pPr>
              <w:rPr>
                <w:sz w:val="26"/>
                <w:szCs w:val="26"/>
                <w:lang w:eastAsia="en-US"/>
              </w:rPr>
            </w:pPr>
            <w:r w:rsidRPr="00C179DA">
              <w:rPr>
                <w:sz w:val="26"/>
                <w:szCs w:val="26"/>
                <w:lang w:eastAsia="en-US"/>
              </w:rPr>
              <w:t>СИБИРСКОЕ ГУ БАНКА РОССИИ// УФК по Новосибирской области г. Новосибирск</w:t>
            </w:r>
          </w:p>
          <w:p w:rsidR="008164DD" w:rsidRPr="00C179DA" w:rsidRDefault="008164DD" w:rsidP="00684F13">
            <w:pPr>
              <w:rPr>
                <w:sz w:val="26"/>
                <w:szCs w:val="26"/>
                <w:lang w:eastAsia="en-US"/>
              </w:rPr>
            </w:pPr>
            <w:r w:rsidRPr="00C179DA">
              <w:rPr>
                <w:sz w:val="26"/>
                <w:szCs w:val="26"/>
                <w:lang w:eastAsia="en-US"/>
              </w:rPr>
              <w:t>БИК 015004950</w:t>
            </w:r>
          </w:p>
          <w:p w:rsidR="008164DD" w:rsidRPr="00C179DA" w:rsidRDefault="008164DD" w:rsidP="00684F13">
            <w:pPr>
              <w:rPr>
                <w:sz w:val="26"/>
                <w:szCs w:val="26"/>
                <w:lang w:eastAsia="en-US"/>
              </w:rPr>
            </w:pPr>
            <w:r w:rsidRPr="00C179DA">
              <w:rPr>
                <w:sz w:val="26"/>
                <w:szCs w:val="26"/>
                <w:lang w:eastAsia="en-US"/>
              </w:rPr>
              <w:t>КПП 541601001</w:t>
            </w:r>
          </w:p>
          <w:p w:rsidR="008164DD" w:rsidRPr="00C179DA" w:rsidRDefault="008164DD" w:rsidP="00684F13">
            <w:pPr>
              <w:rPr>
                <w:sz w:val="26"/>
                <w:szCs w:val="26"/>
                <w:lang w:eastAsia="en-US"/>
              </w:rPr>
            </w:pPr>
            <w:r w:rsidRPr="00C179DA">
              <w:rPr>
                <w:sz w:val="26"/>
                <w:szCs w:val="26"/>
                <w:lang w:eastAsia="en-US"/>
              </w:rPr>
              <w:t>ИНН 5416100251</w:t>
            </w:r>
          </w:p>
          <w:p w:rsidR="008164DD" w:rsidRPr="00C179DA" w:rsidRDefault="008164DD" w:rsidP="00684F13">
            <w:pPr>
              <w:rPr>
                <w:sz w:val="26"/>
                <w:szCs w:val="26"/>
                <w:lang w:eastAsia="en-US"/>
              </w:rPr>
            </w:pPr>
          </w:p>
          <w:p w:rsidR="008164DD" w:rsidRPr="00C179DA" w:rsidRDefault="008164DD" w:rsidP="00684F13">
            <w:pPr>
              <w:rPr>
                <w:sz w:val="26"/>
                <w:szCs w:val="26"/>
                <w:lang w:eastAsia="en-US"/>
              </w:rPr>
            </w:pPr>
            <w:r w:rsidRPr="00C179DA">
              <w:rPr>
                <w:sz w:val="26"/>
                <w:szCs w:val="26"/>
                <w:lang w:eastAsia="en-US"/>
              </w:rPr>
              <w:t xml:space="preserve">Глава </w:t>
            </w:r>
            <w:r w:rsidRPr="00C179DA">
              <w:rPr>
                <w:sz w:val="26"/>
                <w:szCs w:val="26"/>
                <w:lang w:eastAsia="en-US"/>
              </w:rPr>
              <w:fldChar w:fldCharType="begin"/>
            </w:r>
            <w:r w:rsidRPr="00C179DA">
              <w:rPr>
                <w:sz w:val="26"/>
                <w:szCs w:val="26"/>
                <w:lang w:eastAsia="en-US"/>
              </w:rPr>
              <w:instrText xml:space="preserve"> MERGEFIELD "какого_совета" </w:instrText>
            </w:r>
            <w:r w:rsidRPr="00C179DA">
              <w:rPr>
                <w:sz w:val="26"/>
                <w:szCs w:val="26"/>
                <w:lang w:eastAsia="en-US"/>
              </w:rPr>
              <w:fldChar w:fldCharType="end"/>
            </w:r>
            <w:r w:rsidRPr="00C179DA">
              <w:rPr>
                <w:sz w:val="26"/>
                <w:szCs w:val="26"/>
                <w:lang w:eastAsia="en-US"/>
              </w:rPr>
              <w:t xml:space="preserve"> Щербаковского сельсовета</w:t>
            </w:r>
          </w:p>
          <w:p w:rsidR="008164DD" w:rsidRPr="00C179DA" w:rsidRDefault="008164DD" w:rsidP="00684F13">
            <w:pPr>
              <w:rPr>
                <w:sz w:val="26"/>
                <w:szCs w:val="26"/>
                <w:lang w:eastAsia="en-US"/>
              </w:rPr>
            </w:pPr>
            <w:r w:rsidRPr="00C179DA">
              <w:rPr>
                <w:sz w:val="26"/>
                <w:szCs w:val="26"/>
                <w:lang w:eastAsia="en-US"/>
              </w:rPr>
              <w:t>Усть-Таркского района</w:t>
            </w:r>
          </w:p>
          <w:p w:rsidR="008164DD" w:rsidRPr="00C179DA" w:rsidRDefault="008164DD" w:rsidP="00684F13">
            <w:pPr>
              <w:tabs>
                <w:tab w:val="left" w:pos="7655"/>
              </w:tabs>
              <w:rPr>
                <w:sz w:val="26"/>
                <w:szCs w:val="26"/>
              </w:rPr>
            </w:pPr>
            <w:r w:rsidRPr="00C179DA">
              <w:rPr>
                <w:sz w:val="26"/>
                <w:szCs w:val="26"/>
              </w:rPr>
              <w:t>Новосибирской области</w:t>
            </w:r>
          </w:p>
          <w:p w:rsidR="008164DD" w:rsidRPr="00C179DA" w:rsidRDefault="008164DD" w:rsidP="00684F13">
            <w:pPr>
              <w:tabs>
                <w:tab w:val="left" w:pos="7655"/>
              </w:tabs>
              <w:rPr>
                <w:sz w:val="26"/>
                <w:szCs w:val="26"/>
              </w:rPr>
            </w:pPr>
          </w:p>
          <w:p w:rsidR="008164DD" w:rsidRPr="00C179DA" w:rsidRDefault="008164DD" w:rsidP="00684F13">
            <w:pPr>
              <w:tabs>
                <w:tab w:val="left" w:pos="7655"/>
              </w:tabs>
              <w:rPr>
                <w:sz w:val="26"/>
                <w:szCs w:val="26"/>
              </w:rPr>
            </w:pPr>
            <w:r w:rsidRPr="00C179DA">
              <w:rPr>
                <w:sz w:val="26"/>
                <w:szCs w:val="26"/>
              </w:rPr>
              <w:t>____________________ О.И. Косенчук</w:t>
            </w:r>
          </w:p>
          <w:p w:rsidR="008164DD" w:rsidRPr="00C179DA" w:rsidRDefault="008164DD" w:rsidP="00684F13">
            <w:pPr>
              <w:rPr>
                <w:sz w:val="26"/>
                <w:szCs w:val="26"/>
              </w:rPr>
            </w:pPr>
          </w:p>
          <w:p w:rsidR="008164DD" w:rsidRPr="00C179DA" w:rsidRDefault="008164DD" w:rsidP="00684F13">
            <w:pPr>
              <w:rPr>
                <w:sz w:val="26"/>
                <w:szCs w:val="26"/>
                <w:lang w:eastAsia="en-US"/>
              </w:rPr>
            </w:pPr>
            <w:r w:rsidRPr="00C179DA">
              <w:rPr>
                <w:sz w:val="26"/>
                <w:szCs w:val="26"/>
              </w:rPr>
              <w:t>М.П.</w:t>
            </w:r>
          </w:p>
          <w:p w:rsidR="008164DD" w:rsidRPr="00C179DA" w:rsidRDefault="008164DD" w:rsidP="00684F13">
            <w:pPr>
              <w:rPr>
                <w:sz w:val="26"/>
                <w:szCs w:val="26"/>
                <w:lang w:eastAsia="en-US"/>
              </w:rPr>
            </w:pPr>
          </w:p>
        </w:tc>
      </w:tr>
    </w:tbl>
    <w:p w:rsidR="008164DD" w:rsidRPr="002E37B2" w:rsidRDefault="008164DD" w:rsidP="00DD3875">
      <w:pPr>
        <w:rPr>
          <w:b/>
          <w:color w:val="0000FF"/>
          <w:sz w:val="26"/>
          <w:szCs w:val="26"/>
          <w:u w:val="single"/>
        </w:rPr>
      </w:pPr>
    </w:p>
    <w:p w:rsidR="008164DD" w:rsidRPr="002E37B2" w:rsidRDefault="008164DD" w:rsidP="00DD3875">
      <w:pPr>
        <w:shd w:val="clear" w:color="auto" w:fill="FFFFFF"/>
        <w:spacing w:line="228" w:lineRule="auto"/>
        <w:jc w:val="center"/>
      </w:pPr>
    </w:p>
    <w:sectPr w:rsidR="008164DD" w:rsidRPr="002E37B2" w:rsidSect="00066066">
      <w:footerReference w:type="default" r:id="rId9"/>
      <w:pgSz w:w="11906" w:h="16838" w:code="9"/>
      <w:pgMar w:top="567" w:right="567" w:bottom="284" w:left="1701" w:header="22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4DD" w:rsidRDefault="008164DD">
      <w:r>
        <w:separator/>
      </w:r>
    </w:p>
  </w:endnote>
  <w:endnote w:type="continuationSeparator" w:id="0">
    <w:p w:rsidR="008164DD" w:rsidRDefault="00816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4DD" w:rsidRPr="00695729" w:rsidRDefault="008164DD" w:rsidP="00695729">
    <w:pPr>
      <w:pStyle w:val="Footer"/>
      <w:framePr w:wrap="auto" w:vAnchor="text" w:hAnchor="margin" w:xAlign="right" w:y="1"/>
      <w:rPr>
        <w:rStyle w:val="PageNumber"/>
        <w:sz w:val="20"/>
        <w:szCs w:val="20"/>
      </w:rPr>
    </w:pPr>
    <w:r>
      <w:rPr>
        <w:rStyle w:val="PageNumber"/>
        <w:sz w:val="20"/>
        <w:szCs w:val="20"/>
      </w:rPr>
      <w:t>7</w:t>
    </w:r>
  </w:p>
  <w:p w:rsidR="008164DD" w:rsidRDefault="008164DD" w:rsidP="0069572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4DD" w:rsidRDefault="008164DD">
      <w:r>
        <w:separator/>
      </w:r>
    </w:p>
  </w:footnote>
  <w:footnote w:type="continuationSeparator" w:id="0">
    <w:p w:rsidR="008164DD" w:rsidRDefault="008164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B31BB"/>
    <w:multiLevelType w:val="hybridMultilevel"/>
    <w:tmpl w:val="15A8425A"/>
    <w:lvl w:ilvl="0" w:tplc="04190011">
      <w:start w:val="1"/>
      <w:numFmt w:val="decimal"/>
      <w:lvlText w:val="%1)"/>
      <w:lvlJc w:val="left"/>
      <w:pPr>
        <w:ind w:left="135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387F49"/>
    <w:multiLevelType w:val="hybridMultilevel"/>
    <w:tmpl w:val="DFA095E0"/>
    <w:lvl w:ilvl="0" w:tplc="BD48117A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8CE510D"/>
    <w:multiLevelType w:val="hybridMultilevel"/>
    <w:tmpl w:val="4F1A06C0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4044329F"/>
    <w:multiLevelType w:val="hybridMultilevel"/>
    <w:tmpl w:val="998E4BF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33E68FE"/>
    <w:multiLevelType w:val="hybridMultilevel"/>
    <w:tmpl w:val="3D88F95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44E11DA6"/>
    <w:multiLevelType w:val="hybridMultilevel"/>
    <w:tmpl w:val="85AA3280"/>
    <w:lvl w:ilvl="0" w:tplc="F274D156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FC878A4"/>
    <w:multiLevelType w:val="hybridMultilevel"/>
    <w:tmpl w:val="DD965BF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15F0C38"/>
    <w:multiLevelType w:val="hybridMultilevel"/>
    <w:tmpl w:val="0DB2DF1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3ED1"/>
    <w:rsid w:val="00024838"/>
    <w:rsid w:val="00044598"/>
    <w:rsid w:val="00065D55"/>
    <w:rsid w:val="00066066"/>
    <w:rsid w:val="00067ECF"/>
    <w:rsid w:val="00072C8A"/>
    <w:rsid w:val="00085A23"/>
    <w:rsid w:val="000C4F2F"/>
    <w:rsid w:val="000D2DB2"/>
    <w:rsid w:val="000D766D"/>
    <w:rsid w:val="000F36E3"/>
    <w:rsid w:val="001048A0"/>
    <w:rsid w:val="00112173"/>
    <w:rsid w:val="0012225A"/>
    <w:rsid w:val="00140DA0"/>
    <w:rsid w:val="0014162A"/>
    <w:rsid w:val="001565A9"/>
    <w:rsid w:val="00176BD7"/>
    <w:rsid w:val="00193AF9"/>
    <w:rsid w:val="001B7763"/>
    <w:rsid w:val="001C6272"/>
    <w:rsid w:val="0021230F"/>
    <w:rsid w:val="002269BE"/>
    <w:rsid w:val="002316CB"/>
    <w:rsid w:val="0026333C"/>
    <w:rsid w:val="00271D71"/>
    <w:rsid w:val="00282743"/>
    <w:rsid w:val="0028508B"/>
    <w:rsid w:val="00285225"/>
    <w:rsid w:val="002E37B2"/>
    <w:rsid w:val="00311FC1"/>
    <w:rsid w:val="003131F6"/>
    <w:rsid w:val="00327CCE"/>
    <w:rsid w:val="0035272D"/>
    <w:rsid w:val="00373A49"/>
    <w:rsid w:val="0038102A"/>
    <w:rsid w:val="00394AC2"/>
    <w:rsid w:val="003A5D27"/>
    <w:rsid w:val="003C1DF7"/>
    <w:rsid w:val="004009C3"/>
    <w:rsid w:val="00401C92"/>
    <w:rsid w:val="004154E8"/>
    <w:rsid w:val="004340D0"/>
    <w:rsid w:val="00463399"/>
    <w:rsid w:val="00496453"/>
    <w:rsid w:val="004A651A"/>
    <w:rsid w:val="00503FC0"/>
    <w:rsid w:val="00504D11"/>
    <w:rsid w:val="0050662C"/>
    <w:rsid w:val="0053337D"/>
    <w:rsid w:val="00541335"/>
    <w:rsid w:val="005414AE"/>
    <w:rsid w:val="00550029"/>
    <w:rsid w:val="005A69E5"/>
    <w:rsid w:val="005C4F8A"/>
    <w:rsid w:val="005D6AE9"/>
    <w:rsid w:val="005E4D1A"/>
    <w:rsid w:val="005E617E"/>
    <w:rsid w:val="006406FE"/>
    <w:rsid w:val="00663002"/>
    <w:rsid w:val="00684F13"/>
    <w:rsid w:val="00695729"/>
    <w:rsid w:val="006A6960"/>
    <w:rsid w:val="006E372E"/>
    <w:rsid w:val="006F304A"/>
    <w:rsid w:val="00703E32"/>
    <w:rsid w:val="00710D42"/>
    <w:rsid w:val="0075037C"/>
    <w:rsid w:val="00782000"/>
    <w:rsid w:val="007970F5"/>
    <w:rsid w:val="007C279B"/>
    <w:rsid w:val="007D5459"/>
    <w:rsid w:val="0080580E"/>
    <w:rsid w:val="00810192"/>
    <w:rsid w:val="008164DD"/>
    <w:rsid w:val="008374C7"/>
    <w:rsid w:val="008C355C"/>
    <w:rsid w:val="008D13B0"/>
    <w:rsid w:val="008E3D96"/>
    <w:rsid w:val="00900241"/>
    <w:rsid w:val="0094231D"/>
    <w:rsid w:val="00973BF6"/>
    <w:rsid w:val="0097721B"/>
    <w:rsid w:val="00980374"/>
    <w:rsid w:val="00983122"/>
    <w:rsid w:val="009A68A8"/>
    <w:rsid w:val="009C556F"/>
    <w:rsid w:val="009E2FE2"/>
    <w:rsid w:val="00A45AB3"/>
    <w:rsid w:val="00A719DA"/>
    <w:rsid w:val="00A84983"/>
    <w:rsid w:val="00AC5781"/>
    <w:rsid w:val="00AE02E2"/>
    <w:rsid w:val="00AF7139"/>
    <w:rsid w:val="00B0415D"/>
    <w:rsid w:val="00B523D3"/>
    <w:rsid w:val="00B5752A"/>
    <w:rsid w:val="00B6206F"/>
    <w:rsid w:val="00B64AC9"/>
    <w:rsid w:val="00B723DE"/>
    <w:rsid w:val="00BA7951"/>
    <w:rsid w:val="00BB0033"/>
    <w:rsid w:val="00BE1203"/>
    <w:rsid w:val="00C1059A"/>
    <w:rsid w:val="00C137AA"/>
    <w:rsid w:val="00C179DA"/>
    <w:rsid w:val="00C60528"/>
    <w:rsid w:val="00C609C4"/>
    <w:rsid w:val="00CE4BAC"/>
    <w:rsid w:val="00CE76E6"/>
    <w:rsid w:val="00D33865"/>
    <w:rsid w:val="00D3428E"/>
    <w:rsid w:val="00D409AD"/>
    <w:rsid w:val="00D45617"/>
    <w:rsid w:val="00D653D4"/>
    <w:rsid w:val="00D85D2E"/>
    <w:rsid w:val="00DD3875"/>
    <w:rsid w:val="00DD7798"/>
    <w:rsid w:val="00E175C6"/>
    <w:rsid w:val="00E23C9B"/>
    <w:rsid w:val="00E37F80"/>
    <w:rsid w:val="00E52DB4"/>
    <w:rsid w:val="00E54BA1"/>
    <w:rsid w:val="00E9360C"/>
    <w:rsid w:val="00EA26B6"/>
    <w:rsid w:val="00EB753D"/>
    <w:rsid w:val="00ED2324"/>
    <w:rsid w:val="00F13ED1"/>
    <w:rsid w:val="00F46E20"/>
    <w:rsid w:val="00F51CCF"/>
    <w:rsid w:val="00F608E0"/>
    <w:rsid w:val="00F85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743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82743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282743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282743"/>
    <w:rPr>
      <w:rFonts w:ascii="Times New Roman" w:hAnsi="Times New Roman" w:cs="Times New Roman"/>
      <w:sz w:val="24"/>
      <w:lang w:eastAsia="ru-RU"/>
    </w:rPr>
  </w:style>
  <w:style w:type="paragraph" w:styleId="Footer">
    <w:name w:val="footer"/>
    <w:basedOn w:val="Normal"/>
    <w:link w:val="FooterChar"/>
    <w:uiPriority w:val="99"/>
    <w:rsid w:val="0028274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82743"/>
    <w:rPr>
      <w:rFonts w:ascii="Times New Roman" w:hAnsi="Times New Roman" w:cs="Times New Roman"/>
      <w:sz w:val="24"/>
      <w:lang w:eastAsia="ru-RU"/>
    </w:rPr>
  </w:style>
  <w:style w:type="character" w:styleId="PageNumber">
    <w:name w:val="page number"/>
    <w:basedOn w:val="DefaultParagraphFont"/>
    <w:uiPriority w:val="99"/>
    <w:rsid w:val="00282743"/>
    <w:rPr>
      <w:rFonts w:cs="Times New Roman"/>
    </w:rPr>
  </w:style>
  <w:style w:type="paragraph" w:styleId="ListParagraph">
    <w:name w:val="List Paragraph"/>
    <w:basedOn w:val="Normal"/>
    <w:uiPriority w:val="99"/>
    <w:qFormat/>
    <w:rsid w:val="00BA7951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C609C4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09C4"/>
    <w:rPr>
      <w:rFonts w:ascii="Tahoma" w:hAnsi="Tahoma" w:cs="Times New Roman"/>
      <w:sz w:val="16"/>
      <w:lang w:eastAsia="ru-RU"/>
    </w:rPr>
  </w:style>
  <w:style w:type="character" w:customStyle="1" w:styleId="TitleChar1">
    <w:name w:val="Title Char1"/>
    <w:uiPriority w:val="99"/>
    <w:locked/>
    <w:rsid w:val="00E9360C"/>
    <w:rPr>
      <w:b/>
      <w:sz w:val="24"/>
      <w:lang w:val="ru-RU" w:eastAsia="ru-RU"/>
    </w:rPr>
  </w:style>
  <w:style w:type="paragraph" w:styleId="Title">
    <w:name w:val="Title"/>
    <w:basedOn w:val="Normal"/>
    <w:link w:val="TitleChar"/>
    <w:uiPriority w:val="99"/>
    <w:qFormat/>
    <w:locked/>
    <w:rsid w:val="00E9360C"/>
    <w:pPr>
      <w:jc w:val="center"/>
    </w:pPr>
    <w:rPr>
      <w:rFonts w:ascii="Calibri" w:hAnsi="Calibri"/>
      <w:b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B5752A"/>
    <w:rPr>
      <w:rFonts w:ascii="Cambria" w:hAnsi="Cambria" w:cs="Times New Roman"/>
      <w:b/>
      <w:kern w:val="28"/>
      <w:sz w:val="32"/>
    </w:rPr>
  </w:style>
  <w:style w:type="character" w:styleId="Hyperlink">
    <w:name w:val="Hyperlink"/>
    <w:basedOn w:val="DefaultParagraphFont"/>
    <w:uiPriority w:val="99"/>
    <w:rsid w:val="006406FE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21230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340D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57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57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D5A3727FC8052060C9DDB9E5E75EA408B0284DA60EEEF0F9B60FAECC0DAFDE0C5A427ED7NB7B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hcherbakovskiy.ns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8</Pages>
  <Words>3236</Words>
  <Characters>18449</Characters>
  <Application>Microsoft Office Outlook</Application>
  <DocSecurity>0</DocSecurity>
  <Lines>0</Lines>
  <Paragraphs>0</Paragraphs>
  <ScaleCrop>false</ScaleCrop>
  <Company>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Poltinnikova EA</dc:creator>
  <cp:keywords/>
  <dc:description/>
  <cp:lastModifiedBy>ADMIN</cp:lastModifiedBy>
  <cp:revision>8</cp:revision>
  <cp:lastPrinted>2022-11-30T08:25:00Z</cp:lastPrinted>
  <dcterms:created xsi:type="dcterms:W3CDTF">2022-11-30T04:42:00Z</dcterms:created>
  <dcterms:modified xsi:type="dcterms:W3CDTF">2022-11-30T08:31:00Z</dcterms:modified>
</cp:coreProperties>
</file>